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3F" w:rsidRPr="006270E1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9D10C4">
        <w:rPr>
          <w:rFonts w:cs="Arial"/>
          <w:b/>
          <w:color w:val="000000"/>
          <w:sz w:val="24"/>
          <w:szCs w:val="24"/>
          <w:lang w:eastAsia="ko-KR"/>
        </w:rPr>
        <w:t>#90bis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8C06F8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A102E5">
        <w:rPr>
          <w:rFonts w:cs="Arial"/>
          <w:b/>
          <w:i/>
          <w:noProof/>
          <w:color w:val="000000"/>
          <w:sz w:val="24"/>
          <w:szCs w:val="24"/>
          <w:lang w:eastAsia="ko-KR"/>
        </w:rPr>
        <w:t>76</w:t>
      </w:r>
      <w:r w:rsidR="00CB46DF">
        <w:rPr>
          <w:rFonts w:cs="Arial"/>
          <w:b/>
          <w:i/>
          <w:noProof/>
          <w:color w:val="000000"/>
          <w:sz w:val="24"/>
          <w:szCs w:val="24"/>
          <w:lang w:eastAsia="ko-KR"/>
        </w:rPr>
        <w:t>87</w:t>
      </w:r>
    </w:p>
    <w:p w:rsidR="00611D3F" w:rsidRPr="00F72772" w:rsidRDefault="0091219E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 w:rsidR="00AF36D8">
        <w:rPr>
          <w:b/>
          <w:bCs/>
          <w:noProof/>
          <w:sz w:val="24"/>
          <w:szCs w:val="24"/>
          <w:lang w:eastAsia="ko-KR"/>
        </w:rPr>
        <w:t>Czech Republic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AF36D8">
        <w:rPr>
          <w:rFonts w:cs="Arial"/>
          <w:b/>
          <w:noProof/>
          <w:color w:val="000000"/>
          <w:sz w:val="24"/>
          <w:szCs w:val="24"/>
          <w:lang w:eastAsia="ko-KR"/>
        </w:rPr>
        <w:t>9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 w:rsidR="00AF36D8">
        <w:rPr>
          <w:rFonts w:cs="Arial"/>
          <w:b/>
          <w:noProof/>
          <w:color w:val="000000"/>
          <w:sz w:val="24"/>
          <w:szCs w:val="24"/>
          <w:lang w:eastAsia="ko-KR"/>
        </w:rPr>
        <w:t>13rd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 w:rsidR="00AF36D8">
        <w:rPr>
          <w:b/>
          <w:bCs/>
          <w:noProof/>
          <w:sz w:val="24"/>
          <w:szCs w:val="24"/>
          <w:lang w:eastAsia="ko-KR"/>
        </w:rPr>
        <w:t>October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6D8">
        <w:rPr>
          <w:rFonts w:ascii="Arial" w:eastAsia="맑은 고딕" w:hAnsi="Arial" w:cs="Arial"/>
          <w:sz w:val="24"/>
          <w:szCs w:val="24"/>
          <w:lang w:eastAsia="ko-KR"/>
        </w:rPr>
        <w:t>7</w:t>
      </w:r>
      <w:r w:rsidR="00954FBE">
        <w:rPr>
          <w:rFonts w:ascii="Arial" w:eastAsia="맑은 고딕" w:hAnsi="Arial" w:cs="Arial"/>
          <w:sz w:val="24"/>
          <w:szCs w:val="24"/>
          <w:lang w:eastAsia="ko-KR"/>
        </w:rPr>
        <w:t>.4.2.1</w:t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6D8">
        <w:rPr>
          <w:rFonts w:ascii="Arial" w:eastAsia="맑은 고딕" w:hAnsi="Arial" w:cs="Arial"/>
          <w:sz w:val="24"/>
          <w:szCs w:val="24"/>
          <w:lang w:eastAsia="ko-KR"/>
        </w:rPr>
        <w:t>UE-Specific Scrambling for Downlink Control Channels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A73E8C" w:rsidRPr="002519C7" w:rsidRDefault="00A73E8C" w:rsidP="00A73E8C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>
        <w:rPr>
          <w:rFonts w:eastAsia="맑은 고딕"/>
          <w:lang w:eastAsia="ko-KR"/>
        </w:rPr>
        <w:t>the last RAN1 #90</w:t>
      </w:r>
      <w:r w:rsidRPr="002519C7">
        <w:rPr>
          <w:rFonts w:eastAsia="맑은 고딕"/>
          <w:lang w:eastAsia="ko-KR"/>
        </w:rPr>
        <w:t xml:space="preserve"> meeting</w:t>
      </w:r>
      <w:r>
        <w:rPr>
          <w:rFonts w:eastAsia="맑은 고딕"/>
          <w:lang w:eastAsia="ko-KR"/>
        </w:rPr>
        <w:t xml:space="preserve"> [1]</w:t>
      </w:r>
      <w:r w:rsidRPr="002519C7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UE-specific scrambling for DCI messages is discussed, and we have following conclusion.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A73E8C" w:rsidTr="00C87F79">
        <w:tc>
          <w:tcPr>
            <w:tcW w:w="9837" w:type="dxa"/>
          </w:tcPr>
          <w:p w:rsidR="00A73E8C" w:rsidRPr="00EA1393" w:rsidRDefault="00A73E8C" w:rsidP="00C87F79">
            <w:pPr>
              <w:rPr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Pr="00EA1393">
              <w:rPr>
                <w:u w:val="single"/>
                <w:lang w:eastAsia="ja-JP"/>
              </w:rPr>
              <w:t>Proposed Working Assumption:</w:t>
            </w:r>
          </w:p>
          <w:p w:rsidR="00A73E8C" w:rsidRPr="00E3632F" w:rsidRDefault="00A73E8C" w:rsidP="00C87F79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Frozen bit values are set to 0</w:t>
            </w:r>
          </w:p>
          <w:p w:rsidR="00A73E8C" w:rsidRPr="000D794A" w:rsidRDefault="00A73E8C" w:rsidP="00C87F79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0D794A">
              <w:rPr>
                <w:lang w:val="en-US" w:eastAsia="ja-JP"/>
              </w:rPr>
              <w:t xml:space="preserve">Adopt </w:t>
            </w:r>
            <w:r>
              <w:rPr>
                <w:lang w:val="en-CA" w:eastAsia="ja-JP"/>
              </w:rPr>
              <w:t>UE-</w:t>
            </w:r>
            <w:r w:rsidRPr="000D794A">
              <w:rPr>
                <w:lang w:val="en-CA" w:eastAsia="ja-JP"/>
              </w:rPr>
              <w:t xml:space="preserve">specific </w:t>
            </w:r>
            <w:r>
              <w:rPr>
                <w:lang w:val="en-CA" w:eastAsia="ja-JP"/>
              </w:rPr>
              <w:t xml:space="preserve">linear </w:t>
            </w:r>
            <w:r w:rsidRPr="000D794A">
              <w:rPr>
                <w:lang w:val="en-CA" w:eastAsia="ja-JP"/>
              </w:rPr>
              <w:t xml:space="preserve">scrambling on </w:t>
            </w:r>
            <w:r>
              <w:rPr>
                <w:lang w:val="en-CA" w:eastAsia="ja-JP"/>
              </w:rPr>
              <w:t xml:space="preserve">UE-specific </w:t>
            </w:r>
            <w:r w:rsidRPr="000D794A">
              <w:rPr>
                <w:lang w:val="en-CA" w:eastAsia="ja-JP"/>
              </w:rPr>
              <w:t xml:space="preserve">DCI </w:t>
            </w:r>
            <w:r>
              <w:rPr>
                <w:lang w:val="en-CA" w:eastAsia="ja-JP"/>
              </w:rPr>
              <w:t>messages</w:t>
            </w:r>
          </w:p>
          <w:p w:rsidR="00A73E8C" w:rsidRPr="000D794A" w:rsidRDefault="00A73E8C" w:rsidP="00C87F79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Detailed mechanism FFS until NR AH#3</w:t>
            </w:r>
          </w:p>
          <w:p w:rsidR="00A73E8C" w:rsidRDefault="00A73E8C" w:rsidP="00C87F79">
            <w:pPr>
              <w:rPr>
                <w:lang w:val="en-US" w:eastAsia="ja-JP"/>
              </w:rPr>
            </w:pPr>
            <w:r w:rsidRPr="00EA1393">
              <w:rPr>
                <w:b/>
                <w:u w:val="single"/>
                <w:lang w:val="en-US" w:eastAsia="ja-JP"/>
              </w:rPr>
              <w:t>Conclusion:</w:t>
            </w:r>
            <w:r>
              <w:rPr>
                <w:lang w:val="en-US" w:eastAsia="ja-JP"/>
              </w:rPr>
              <w:t xml:space="preserve"> study further until NR AH#3</w:t>
            </w:r>
          </w:p>
          <w:p w:rsidR="00A73E8C" w:rsidRPr="002A3553" w:rsidRDefault="00A73E8C" w:rsidP="00C87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</w:p>
        </w:tc>
      </w:tr>
    </w:tbl>
    <w:p w:rsidR="003E6026" w:rsidRDefault="003E602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p w:rsidR="00466AE0" w:rsidRDefault="00446E26" w:rsidP="00D16929">
      <w:pPr>
        <w:pStyle w:val="1"/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395907">
        <w:t>UE-Specific Scrambling for DCI</w:t>
      </w:r>
    </w:p>
    <w:p w:rsidR="00620EA6" w:rsidRDefault="00C93582" w:rsidP="00620EA6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</w:t>
      </w:r>
      <w:r w:rsidR="00620E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we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use</w:t>
      </w:r>
      <w:r w:rsidR="00620E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some </w:t>
      </w:r>
      <w:r w:rsidR="00620E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basic notations for polar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coding chain as follow</w:t>
      </w:r>
      <w:r w:rsidR="00E2790C">
        <w:rPr>
          <w:rFonts w:ascii="Times New Roman" w:eastAsia="맑은 고딕" w:hAnsi="Times New Roman" w:cs="Times New Roman"/>
          <w:sz w:val="20"/>
          <w:szCs w:val="20"/>
          <w:lang w:val="en-GB"/>
        </w:rPr>
        <w:t>ing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s:</w:t>
      </w:r>
    </w:p>
    <w:p w:rsidR="007B4324" w:rsidRPr="000B4B16" w:rsidRDefault="00620EA6" w:rsidP="000B4B16">
      <w:pPr>
        <w:pStyle w:val="af3"/>
        <w:jc w:val="both"/>
        <w:rPr>
          <w:rFonts w:eastAsia="DengXian"/>
        </w:rPr>
      </w:pPr>
      <w:bookmarkStart w:id="2" w:name="_Hlk485716767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</w:t>
      </w:r>
      <w:r w:rsidR="00F845A9">
        <w:rPr>
          <w:rFonts w:ascii="Times New Roman" w:eastAsia="맑은 고딕" w:hAnsi="Times New Roman" w:cs="Times New Roman"/>
          <w:sz w:val="20"/>
          <w:szCs w:val="20"/>
          <w:lang w:val="en-GB"/>
        </w:rPr>
        <w:t>without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CRC bits</w:t>
      </w:r>
      <w:r w:rsidR="00233D8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33D8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=24</m:t>
        </m:r>
      </m:oMath>
      <w:r w:rsidR="00233D8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DL </w:t>
      </w:r>
      <w:r w:rsidR="00233D8F">
        <w:rPr>
          <w:rFonts w:ascii="Times New Roman" w:eastAsia="맑은 고딕" w:hAnsi="Times New Roman" w:cs="Times New Roman"/>
          <w:sz w:val="20"/>
          <w:szCs w:val="20"/>
          <w:lang w:val="en-GB"/>
        </w:rPr>
        <w:t>control channel)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3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3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desired code rates </w:t>
      </w:r>
      <w:r w:rsidR="005D618A">
        <w:rPr>
          <w:rFonts w:ascii="Times New Roman" w:eastAsia="맑은 고딕" w:hAnsi="Times New Roman" w:cs="Times New Roman"/>
          <w:sz w:val="20"/>
          <w:szCs w:val="20"/>
          <w:lang w:val="en-GB"/>
        </w:rPr>
        <w:t>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R=(K+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)/M</m:t>
        </m:r>
      </m:oMath>
      <w:r w:rsidR="005D618A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 (</w:t>
      </w:r>
      <w:bookmarkStart w:id="4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(K+</m:t>
            </m:r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CRC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)/R</m:t>
            </m:r>
          </m:e>
        </m:d>
      </m:oMath>
      <w:bookmarkEnd w:id="4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bookmarkStart w:id="5" w:name="OLE_LINK5"/>
      <w:bookmarkStart w:id="6" w:name="OLE_LINK6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  <w:bookmarkEnd w:id="2"/>
      <w:bookmarkEnd w:id="5"/>
      <w:bookmarkEnd w:id="6"/>
      <w:r w:rsidR="00B86193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B8619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A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B86193">
        <w:rPr>
          <w:rFonts w:ascii="Times New Roman" w:eastAsia="맑은 고딕" w:hAnsi="Times New Roman" w:cs="Times New Roman"/>
          <w:sz w:val="20"/>
          <w:szCs w:val="20"/>
          <w:lang w:val="en-GB"/>
        </w:rPr>
        <w:t>: aggregation level</w:t>
      </w:r>
    </w:p>
    <w:p w:rsidR="00FC763A" w:rsidRDefault="006B2C14" w:rsidP="006B2C14">
      <w:pPr>
        <w:pStyle w:val="af3"/>
        <w:spacing w:before="180" w:beforeAutospacing="0" w:after="0" w:afterAutospacing="0"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1 shows a BICM chain </w:t>
      </w:r>
      <w:r w:rsidR="00B44D88">
        <w:rPr>
          <w:rFonts w:ascii="Times New Roman" w:eastAsia="맑은 고딕" w:hAnsi="Times New Roman" w:cs="Times New Roman"/>
          <w:sz w:val="20"/>
          <w:szCs w:val="20"/>
          <w:lang w:val="en-GB"/>
        </w:rPr>
        <w:t>of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NR downlink control channel. </w:t>
      </w:r>
      <w:r w:rsidR="00D65F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First, the mother polar code size and the rate-matching scheme are determined with given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 w:rsidR="00D65FE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65F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D65F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advance. After configuration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message bits are encoded by </w:t>
      </w:r>
      <w:r w:rsidR="00811FC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24-bit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CRC codes</w:t>
      </w:r>
      <w:r w:rsidR="002A3D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(polynomial: 0x1B2B117)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error detection. The CRC bits are also utilized to further improve the </w:t>
      </w:r>
      <w:r w:rsidR="002A3D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error correction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performance</w:t>
      </w:r>
      <w:r w:rsidR="002A3D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the SC-list decoder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In addition, it was agreed that distributed-CRC (D-CRC) scheme is used for early termination of SC-based decoding at the decoder. The </w:t>
      </w:r>
      <w:r w:rsidR="00C76123">
        <w:rPr>
          <w:rFonts w:ascii="Times New Roman" w:eastAsia="맑은 고딕" w:hAnsi="Times New Roman" w:cs="Times New Roman"/>
          <w:sz w:val="20"/>
          <w:szCs w:val="20"/>
          <w:lang w:val="en-GB"/>
        </w:rPr>
        <w:t>D-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codeword is then encoded by polar codes. We use a general notation of polar encoding,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uG</m:t>
        </m:r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>,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where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represent a length-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input vector and </w:t>
      </w:r>
      <w:r w:rsidRPr="008A3A7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length-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 xml:space="preserve">N 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output vector, respectively. </w:t>
      </w:r>
      <w:bookmarkStart w:id="7" w:name="_Hlk485711007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Each bit </w:t>
      </w:r>
      <w:r w:rsidR="004A3A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the D-CRC codeword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mapped to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 </w:t>
      </w:r>
      <w:r w:rsidRPr="00621D7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according to </w:t>
      </w:r>
      <w:r w:rsidR="00C26FC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Pr="00621D7C">
        <w:rPr>
          <w:rFonts w:ascii="Times New Roman" w:eastAsia="맑은 고딕" w:hAnsi="Times New Roman" w:cs="Times New Roman"/>
          <w:sz w:val="20"/>
          <w:szCs w:val="20"/>
          <w:lang w:val="en-GB"/>
        </w:rPr>
        <w:t>pre-defined polar code sequence</w:t>
      </w:r>
      <w:r w:rsidR="00B6775E">
        <w:rPr>
          <w:rFonts w:ascii="Times New Roman" w:eastAsia="맑은 고딕" w:hAnsi="Times New Roman" w:cs="Times New Roman"/>
          <w:sz w:val="20"/>
          <w:szCs w:val="20"/>
          <w:lang w:val="en-GB"/>
        </w:rPr>
        <w:t>, which is agreed in RAN1 #90</w:t>
      </w:r>
      <w:r w:rsidRPr="00621D7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bookmarkEnd w:id="7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N×N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generator matrix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G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given by </w:t>
      </w:r>
      <m:oMath>
        <m:sSup>
          <m:sSupPr>
            <m:ctrlPr>
              <w:rPr>
                <w:rFonts w:ascii="Cambria Math" w:eastAsia="맑은 고딕" w:hAnsi="Cambria Math" w:cs="Times New Roman"/>
                <w:b/>
                <w:sz w:val="20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⊗</m:t>
            </m:r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lo</m:t>
            </m:r>
            <m:sSub>
              <m:sSubPr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p>
        </m:sSup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, </w:t>
      </w:r>
      <w:r w:rsidRPr="00A63A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where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F=</m:t>
        </m:r>
        <m:d>
          <m:dPr>
            <m:begChr m:val="["/>
            <m:endChr m:val="]"/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mPr>
              <m:m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 </w:t>
      </w:r>
      <w:r w:rsidRPr="00A63A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</w:t>
      </w:r>
      <m:oMath>
        <m:sSup>
          <m:sSupPr>
            <m:ctrlPr>
              <w:rPr>
                <w:rFonts w:ascii="Cambria Math" w:eastAsia="맑은 고딕" w:hAnsi="Cambria Math" w:cs="Times New Roman"/>
                <w:b/>
                <w:sz w:val="20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⊗n</m:t>
            </m:r>
          </m:sup>
        </m:sSup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denotes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-times recursive Kronecker product of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F</m:t>
        </m:r>
      </m:oMath>
      <w:r w:rsidRPr="00A63A16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output codeword bits are interleaved for rate-matching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the interleaved codeword bits are stored into the </w:t>
      </w:r>
      <w:r w:rsidR="00C8148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circular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buffer. Finally,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extracted from the buffer </w:t>
      </w:r>
      <w:r w:rsidR="005A6E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according to the pre-configuration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fed into </w:t>
      </w:r>
      <w:r w:rsidR="00B6775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channel interelaver and</w:t>
      </w:r>
      <w:r w:rsidR="00B6775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modulator. </w:t>
      </w:r>
    </w:p>
    <w:p w:rsidR="006B2C14" w:rsidRDefault="00FC763A" w:rsidP="006B2C14">
      <w:pPr>
        <w:pStyle w:val="af3"/>
        <w:spacing w:before="180" w:beforeAutospacing="0" w:after="0" w:afterAutospacing="0"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FC763A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Most of components in the NR downlink polar coding chain have been determined, but UE-specific scrambling method and channel interleaving have not yet been agreed.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this contribution, we consider UE-specific scrambling method</w:t>
      </w:r>
      <w:r w:rsidR="00ED3657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53324A" w:rsidRDefault="00B97A2E" w:rsidP="0053324A">
      <w:pPr>
        <w:pStyle w:val="af3"/>
        <w:keepNext/>
        <w:spacing w:line="288" w:lineRule="auto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>
            <wp:extent cx="5040000" cy="3112126"/>
            <wp:effectExtent l="0" t="0" r="8255" b="0"/>
            <wp:docPr id="1" name="그림 1" descr="C:\Users\minyc\AppData\Local\Microsoft\Windows\INetCache\Content.Word\Fig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nyc\AppData\Local\Microsoft\Windows\INetCache\Content.Word\Fig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11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A2E" w:rsidRPr="0053324A" w:rsidRDefault="0053324A" w:rsidP="0053324A">
      <w:pPr>
        <w:pStyle w:val="af"/>
        <w:jc w:val="center"/>
        <w:rPr>
          <w:rFonts w:ascii="Times New Roman" w:eastAsia="맑은 고딕" w:hAnsi="Times New Roman"/>
          <w:b w:val="0"/>
        </w:rPr>
      </w:pPr>
      <w:r w:rsidRPr="0053324A">
        <w:rPr>
          <w:rFonts w:ascii="Times New Roman" w:hAnsi="Times New Roman"/>
          <w:b w:val="0"/>
        </w:rPr>
        <w:t xml:space="preserve">Figure </w:t>
      </w:r>
      <w:r w:rsidRPr="0053324A">
        <w:rPr>
          <w:rFonts w:ascii="Times New Roman" w:hAnsi="Times New Roman"/>
          <w:b w:val="0"/>
        </w:rPr>
        <w:fldChar w:fldCharType="begin"/>
      </w:r>
      <w:r w:rsidRPr="0053324A">
        <w:rPr>
          <w:rFonts w:ascii="Times New Roman" w:hAnsi="Times New Roman"/>
          <w:b w:val="0"/>
        </w:rPr>
        <w:instrText xml:space="preserve"> SEQ Figure \* ARABIC </w:instrText>
      </w:r>
      <w:r w:rsidRPr="0053324A">
        <w:rPr>
          <w:rFonts w:ascii="Times New Roman" w:hAnsi="Times New Roman"/>
          <w:b w:val="0"/>
        </w:rPr>
        <w:fldChar w:fldCharType="separate"/>
      </w:r>
      <w:r w:rsidR="00157EA8">
        <w:rPr>
          <w:rFonts w:ascii="Times New Roman" w:hAnsi="Times New Roman"/>
          <w:b w:val="0"/>
          <w:noProof/>
        </w:rPr>
        <w:t>1</w:t>
      </w:r>
      <w:r w:rsidRPr="0053324A">
        <w:rPr>
          <w:rFonts w:ascii="Times New Roman" w:hAnsi="Times New Roman"/>
          <w:b w:val="0"/>
        </w:rPr>
        <w:fldChar w:fldCharType="end"/>
      </w:r>
      <w:r w:rsidRPr="0053324A">
        <w:rPr>
          <w:rFonts w:ascii="Times New Roman" w:hAnsi="Times New Roman"/>
          <w:b w:val="0"/>
        </w:rPr>
        <w:t xml:space="preserve">  NR downlink polar coding chain</w:t>
      </w:r>
    </w:p>
    <w:p w:rsidR="0053324A" w:rsidRDefault="0053324A" w:rsidP="00BE25F4">
      <w:pPr>
        <w:spacing w:before="180" w:after="0" w:line="288" w:lineRule="auto"/>
        <w:ind w:firstLineChars="100" w:firstLine="200"/>
        <w:jc w:val="both"/>
        <w:rPr>
          <w:rFonts w:eastAsiaTheme="minorEastAsia"/>
          <w:lang w:eastAsia="ko-KR"/>
        </w:rPr>
      </w:pPr>
    </w:p>
    <w:p w:rsidR="00BE25F4" w:rsidRDefault="00D255CD" w:rsidP="00BE25F4">
      <w:pPr>
        <w:spacing w:before="180" w:after="0" w:line="288" w:lineRule="auto"/>
        <w:ind w:firstLineChars="100" w:firstLine="20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blind detection of DCI, UE-specific scrambling is needed to distinguish desired signals. </w:t>
      </w:r>
      <w:r w:rsidR="006C1F8F">
        <w:rPr>
          <w:rFonts w:eastAsiaTheme="minorEastAsia"/>
          <w:lang w:eastAsia="ko-KR"/>
        </w:rPr>
        <w:t>Some</w:t>
      </w:r>
      <w:r w:rsidR="00BE25F4">
        <w:rPr>
          <w:rFonts w:eastAsiaTheme="minorEastAsia"/>
          <w:lang w:eastAsia="ko-KR"/>
        </w:rPr>
        <w:t xml:space="preserve"> </w:t>
      </w:r>
      <w:r w:rsidR="00BE25F4" w:rsidRPr="006C1F8F">
        <w:rPr>
          <w:rFonts w:eastAsiaTheme="minorEastAsia"/>
          <w:b/>
          <w:lang w:eastAsia="ko-KR"/>
        </w:rPr>
        <w:t>frozen</w:t>
      </w:r>
      <w:r w:rsidR="006C1F8F" w:rsidRPr="006C1F8F">
        <w:rPr>
          <w:rFonts w:eastAsiaTheme="minorEastAsia"/>
          <w:b/>
          <w:lang w:eastAsia="ko-KR"/>
        </w:rPr>
        <w:t>-</w:t>
      </w:r>
      <w:r w:rsidR="00BE25F4" w:rsidRPr="006C1F8F">
        <w:rPr>
          <w:rFonts w:eastAsiaTheme="minorEastAsia"/>
          <w:b/>
          <w:lang w:eastAsia="ko-KR"/>
        </w:rPr>
        <w:t>masking</w:t>
      </w:r>
      <w:r w:rsidR="006C1F8F">
        <w:rPr>
          <w:rFonts w:eastAsiaTheme="minorEastAsia"/>
          <w:lang w:eastAsia="ko-KR"/>
        </w:rPr>
        <w:t xml:space="preserve"> methods</w:t>
      </w:r>
      <w:r w:rsidR="00BE25F4">
        <w:rPr>
          <w:rFonts w:eastAsiaTheme="minorEastAsia"/>
          <w:lang w:eastAsia="ko-KR"/>
        </w:rPr>
        <w:t xml:space="preserve"> have been proposed to distinguish each UE’s signal and to terminate </w:t>
      </w:r>
      <w:r w:rsidR="00EF2C7A">
        <w:rPr>
          <w:rFonts w:eastAsiaTheme="minorEastAsia"/>
          <w:lang w:eastAsia="ko-KR"/>
        </w:rPr>
        <w:t>SC-</w:t>
      </w:r>
      <w:r w:rsidR="00BE25F4">
        <w:rPr>
          <w:rFonts w:eastAsiaTheme="minorEastAsia"/>
          <w:lang w:eastAsia="ko-KR"/>
        </w:rPr>
        <w:t xml:space="preserve">decoding early when </w:t>
      </w:r>
      <w:r w:rsidR="00733D44">
        <w:rPr>
          <w:rFonts w:eastAsiaTheme="minorEastAsia"/>
          <w:lang w:eastAsia="ko-KR"/>
        </w:rPr>
        <w:t>undesired</w:t>
      </w:r>
      <w:r w:rsidR="00BE25F4">
        <w:rPr>
          <w:rFonts w:eastAsiaTheme="minorEastAsia"/>
          <w:lang w:eastAsia="ko-KR"/>
        </w:rPr>
        <w:t xml:space="preserve"> signal is </w:t>
      </w:r>
      <w:r w:rsidR="00A65FF0">
        <w:rPr>
          <w:rFonts w:eastAsiaTheme="minorEastAsia"/>
          <w:lang w:eastAsia="ko-KR"/>
        </w:rPr>
        <w:t>received</w:t>
      </w:r>
      <w:r w:rsidR="00BE25F4">
        <w:rPr>
          <w:rFonts w:eastAsiaTheme="minorEastAsia"/>
          <w:lang w:eastAsia="ko-KR"/>
        </w:rPr>
        <w:t xml:space="preserve">. </w:t>
      </w:r>
      <w:r w:rsidR="00B74534">
        <w:rPr>
          <w:rFonts w:eastAsiaTheme="minorEastAsia"/>
          <w:lang w:eastAsia="ko-KR"/>
        </w:rPr>
        <w:t>On the other hand</w:t>
      </w:r>
      <w:r w:rsidR="00BE25F4">
        <w:rPr>
          <w:rFonts w:eastAsiaTheme="minorEastAsia"/>
          <w:lang w:eastAsia="ko-KR"/>
        </w:rPr>
        <w:t xml:space="preserve">, as in LTE, </w:t>
      </w:r>
      <w:r w:rsidR="00AB43F4">
        <w:rPr>
          <w:rFonts w:eastAsiaTheme="minorEastAsia"/>
          <w:lang w:eastAsia="ko-KR"/>
        </w:rPr>
        <w:t xml:space="preserve">one could make scrambling sequence </w:t>
      </w:r>
      <w:r w:rsidR="00185BD2">
        <w:rPr>
          <w:rFonts w:eastAsiaTheme="minorEastAsia"/>
          <w:lang w:eastAsia="ko-KR"/>
        </w:rPr>
        <w:t xml:space="preserve">and mask them on </w:t>
      </w:r>
      <w:r w:rsidR="00BE25F4">
        <w:rPr>
          <w:rFonts w:eastAsiaTheme="minorEastAsia"/>
          <w:lang w:eastAsia="ko-KR"/>
        </w:rPr>
        <w:t>only CRC bits</w:t>
      </w:r>
      <w:r w:rsidR="00185BD2">
        <w:rPr>
          <w:rFonts w:eastAsiaTheme="minorEastAsia"/>
          <w:lang w:eastAsia="ko-KR"/>
        </w:rPr>
        <w:t>. I</w:t>
      </w:r>
      <w:r w:rsidR="00BE25F4">
        <w:rPr>
          <w:rFonts w:eastAsiaTheme="minorEastAsia"/>
          <w:lang w:eastAsia="ko-KR"/>
        </w:rPr>
        <w:t xml:space="preserve">t is referred to as </w:t>
      </w:r>
      <w:r w:rsidR="00BE25F4" w:rsidRPr="0035677D">
        <w:rPr>
          <w:rFonts w:eastAsiaTheme="minorEastAsia"/>
          <w:b/>
          <w:lang w:eastAsia="ko-KR"/>
        </w:rPr>
        <w:t>CRC-</w:t>
      </w:r>
      <w:r w:rsidR="00D20736">
        <w:rPr>
          <w:rFonts w:eastAsiaTheme="minorEastAsia"/>
          <w:b/>
          <w:lang w:eastAsia="ko-KR"/>
        </w:rPr>
        <w:t>masking</w:t>
      </w:r>
      <w:r w:rsidR="00BE25F4" w:rsidRPr="00FD640C">
        <w:rPr>
          <w:rFonts w:eastAsiaTheme="minorEastAsia"/>
          <w:lang w:eastAsia="ko-KR"/>
        </w:rPr>
        <w:t>.</w:t>
      </w:r>
    </w:p>
    <w:p w:rsidR="00B97A2E" w:rsidRPr="00BE25F4" w:rsidRDefault="0096652E" w:rsidP="00B97A2E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n design of UE-specific scrambling for NR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downlink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control channels, multiple types of RNTI and distributed CRC should be considered in advance.</w:t>
      </w:r>
      <w:bookmarkStart w:id="8" w:name="_GoBack"/>
      <w:bookmarkEnd w:id="8"/>
    </w:p>
    <w:p w:rsidR="004C1D2B" w:rsidRPr="004C1D2B" w:rsidRDefault="003C2DBA" w:rsidP="003C2DBA">
      <w:pPr>
        <w:pStyle w:val="af3"/>
        <w:numPr>
          <w:ilvl w:val="0"/>
          <w:numId w:val="23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9" w:name="OLE_LINK2"/>
      <w:r w:rsidRPr="003C2DBA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Multiple RNTIs</w:t>
      </w:r>
    </w:p>
    <w:p w:rsidR="004C1D2B" w:rsidRDefault="00B87785" w:rsidP="004C1D2B">
      <w:pPr>
        <w:pStyle w:val="af3"/>
        <w:spacing w:line="288" w:lineRule="auto"/>
        <w:ind w:left="568"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016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 RRC-CONNECTED, t</w:t>
      </w:r>
      <w:r w:rsidRPr="00C016D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here are several types of RNTI such as SI-RNTI, C-RNTI, SPC C-RNTI, and TPC RNTI </w:t>
      </w:r>
      <w:r w:rsidRPr="00C016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that UE </w:t>
      </w:r>
      <w:r w:rsidRPr="00C016DD">
        <w:rPr>
          <w:rFonts w:ascii="Times New Roman" w:eastAsia="맑은 고딕" w:hAnsi="Times New Roman" w:cs="Times New Roman"/>
          <w:sz w:val="20"/>
          <w:szCs w:val="20"/>
          <w:lang w:val="en-GB"/>
        </w:rPr>
        <w:t>may</w:t>
      </w:r>
      <w:r w:rsidRPr="00C016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consider at the same time. </w:t>
      </w:r>
      <w:r w:rsidRPr="00C016D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More RNTI types </w:t>
      </w:r>
      <w:r w:rsidRPr="00C016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are expected </w:t>
      </w:r>
      <w:r w:rsidRPr="00C016DD">
        <w:rPr>
          <w:rFonts w:ascii="Times New Roman" w:eastAsia="맑은 고딕" w:hAnsi="Times New Roman" w:cs="Times New Roman"/>
          <w:sz w:val="20"/>
          <w:szCs w:val="20"/>
          <w:lang w:val="en-GB"/>
        </w:rPr>
        <w:t>to be added for group common PDCCH</w:t>
      </w:r>
      <w:r w:rsidRPr="00C016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vertical services like URLLC, mMTC</w:t>
      </w:r>
      <w:r w:rsidRPr="00C016D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In this case, UE should perform hypothesis checks by multiple blind polar decoding if </w:t>
      </w:r>
      <w:r w:rsidR="00C016DD">
        <w:rPr>
          <w:rFonts w:ascii="Times New Roman" w:eastAsia="맑은 고딕" w:hAnsi="Times New Roman" w:cs="Times New Roman"/>
          <w:sz w:val="20"/>
          <w:szCs w:val="20"/>
          <w:lang w:val="en-GB"/>
        </w:rPr>
        <w:t>frozen bits are scrambled</w:t>
      </w:r>
      <w:r w:rsidRPr="00C016D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The extra latency and complexity should be taken into account in decoder implementation by considering the maximum number of RNTI types that UE consider at the same instance. </w:t>
      </w:r>
      <w:r w:rsidR="00A7187F">
        <w:rPr>
          <w:rFonts w:ascii="Times New Roman" w:eastAsia="맑은 고딕" w:hAnsi="Times New Roman" w:cs="Times New Roman"/>
          <w:sz w:val="20"/>
          <w:szCs w:val="20"/>
          <w:lang w:val="en-GB"/>
        </w:rPr>
        <w:t>On the other hand</w:t>
      </w:r>
      <w:r w:rsidRPr="00C016D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if UE-specific sequence is only mapped onto CRC parity bits as in LTE, then no blind decoding is necessary for hypothesis check. Just after decoding, UEs </w:t>
      </w:r>
      <w:r w:rsidR="009772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able to </w:t>
      </w:r>
      <w:r w:rsidRPr="00C016D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find the desired RNTI type by CRC checks with multiple masking sequences. Thus, CRC-scrambling is a good option to reduce the complexity and latency of polar decoding when multiple types of RNTI </w:t>
      </w:r>
      <w:r w:rsidRPr="00C016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are </w:t>
      </w:r>
      <w:r w:rsidRPr="00C016DD">
        <w:rPr>
          <w:rFonts w:ascii="Times New Roman" w:eastAsia="맑은 고딕" w:hAnsi="Times New Roman" w:cs="Times New Roman"/>
          <w:sz w:val="20"/>
          <w:szCs w:val="20"/>
          <w:lang w:val="en-GB"/>
        </w:rPr>
        <w:t>considered.</w:t>
      </w:r>
      <w:bookmarkEnd w:id="9"/>
    </w:p>
    <w:p w:rsidR="00F25AB1" w:rsidRDefault="00340316" w:rsidP="004C1D2B">
      <w:pPr>
        <w:pStyle w:val="af3"/>
        <w:spacing w:line="288" w:lineRule="auto"/>
        <w:ind w:left="568"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One could</w:t>
      </w:r>
      <w:r w:rsidR="00AD6A7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propose to mask a</w:t>
      </w:r>
      <w:r w:rsidR="00C55733">
        <w:rPr>
          <w:rFonts w:ascii="Times New Roman" w:eastAsia="맑은 고딕" w:hAnsi="Times New Roman" w:cs="Times New Roman"/>
          <w:sz w:val="20"/>
          <w:szCs w:val="20"/>
          <w:lang w:val="en-GB"/>
        </w:rPr>
        <w:t>ll types of RN</w:t>
      </w:r>
      <w:r w:rsidR="00AD6A7E">
        <w:rPr>
          <w:rFonts w:ascii="Times New Roman" w:eastAsia="맑은 고딕" w:hAnsi="Times New Roman" w:cs="Times New Roman"/>
          <w:sz w:val="20"/>
          <w:szCs w:val="20"/>
          <w:lang w:val="en-GB"/>
        </w:rPr>
        <w:t>TI</w:t>
      </w:r>
      <w:r w:rsidR="00C557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D6A7E">
        <w:rPr>
          <w:rFonts w:ascii="Times New Roman" w:eastAsia="맑은 고딕" w:hAnsi="Times New Roman" w:cs="Times New Roman"/>
          <w:sz w:val="20"/>
          <w:szCs w:val="20"/>
          <w:lang w:val="en-GB"/>
        </w:rPr>
        <w:t>on frozen bits</w:t>
      </w:r>
      <w:r w:rsidR="004C1D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F67D09">
        <w:rPr>
          <w:rFonts w:ascii="Times New Roman" w:eastAsia="맑은 고딕" w:hAnsi="Times New Roman" w:cs="Times New Roman"/>
          <w:sz w:val="20"/>
          <w:szCs w:val="20"/>
          <w:lang w:val="en-GB"/>
        </w:rPr>
        <w:t>but</w:t>
      </w:r>
      <w:r w:rsidR="00C557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frozen bits is </w:t>
      </w:r>
      <w:r w:rsidR="000B08D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not enough to deliver </w:t>
      </w:r>
      <w:r w:rsidR="00C557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all </w:t>
      </w:r>
      <w:r w:rsidR="00AF20D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0B08D0">
        <w:rPr>
          <w:rFonts w:ascii="Times New Roman" w:eastAsia="맑은 고딕" w:hAnsi="Times New Roman" w:cs="Times New Roman"/>
          <w:sz w:val="20"/>
          <w:szCs w:val="20"/>
          <w:lang w:val="en-GB"/>
        </w:rPr>
        <w:t>types of RNTI</w:t>
      </w:r>
      <w:r w:rsidR="00C557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when aggregation level is small.</w:t>
      </w:r>
      <w:r w:rsidR="000B08D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969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example, assume a case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=64</m:t>
        </m:r>
      </m:oMath>
      <w:r w:rsidR="00A9691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=108</m:t>
        </m:r>
      </m:oMath>
      <w:r w:rsidR="00A969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which is a common case of DL control </w:t>
      </w:r>
      <w:r w:rsidR="00A9691A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channels [</w:t>
      </w:r>
      <w:r w:rsidR="00376630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2</w:t>
      </w:r>
      <w:r w:rsidR="00A9691A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].</w:t>
      </w:r>
      <w:r w:rsidR="00B160A3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</w:t>
      </w:r>
      <w:r w:rsidR="00B160A3">
        <w:rPr>
          <w:rFonts w:ascii="Times New Roman" w:eastAsia="맑은 고딕" w:hAnsi="Times New Roman" w:cs="Times New Roman"/>
          <w:sz w:val="20"/>
          <w:szCs w:val="20"/>
          <w:lang w:val="en-GB"/>
        </w:rPr>
        <w:t>number of frozen bits is</w:t>
      </w:r>
      <w:r w:rsidR="0048641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only</w:t>
      </w:r>
      <w:r w:rsidR="004C1D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-</m:t>
        </m:r>
        <m:d>
          <m:d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CRC</m:t>
                </m:r>
              </m:sub>
            </m:sSub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</m:d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=20</m:t>
        </m:r>
      </m:oMath>
      <w:r w:rsidR="00B160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more than one RNTI </w:t>
      </w:r>
      <w:r w:rsidR="00DE045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types </w:t>
      </w:r>
      <w:r w:rsidR="00B160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cannot be </w:t>
      </w:r>
      <w:r w:rsidR="004C1D2B">
        <w:rPr>
          <w:rFonts w:ascii="Times New Roman" w:eastAsia="맑은 고딕" w:hAnsi="Times New Roman" w:cs="Times New Roman"/>
          <w:sz w:val="20"/>
          <w:szCs w:val="20"/>
          <w:lang w:val="en-GB"/>
        </w:rPr>
        <w:t>masked</w:t>
      </w:r>
      <w:r w:rsidR="00B160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70366">
        <w:rPr>
          <w:rFonts w:ascii="Times New Roman" w:eastAsia="맑은 고딕" w:hAnsi="Times New Roman" w:cs="Times New Roman"/>
          <w:sz w:val="20"/>
          <w:szCs w:val="20"/>
          <w:lang w:val="en-GB"/>
        </w:rPr>
        <w:t>without further operation</w:t>
      </w:r>
      <w:r w:rsidR="00B160A3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B4C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D63A9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BB12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D63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scrambling </w:t>
      </w:r>
      <w:r w:rsidR="00BB1249">
        <w:rPr>
          <w:rFonts w:ascii="Times New Roman" w:eastAsia="맑은 고딕" w:hAnsi="Times New Roman" w:cs="Times New Roman"/>
          <w:sz w:val="20"/>
          <w:szCs w:val="20"/>
          <w:lang w:val="en-GB"/>
        </w:rPr>
        <w:t>sequence</w:t>
      </w:r>
      <w:r w:rsidR="002B33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length </w:t>
      </w:r>
      <w:r w:rsidR="002B3362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20</w:t>
      </w:r>
      <w:r w:rsidR="00BB12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17699">
        <w:rPr>
          <w:rFonts w:ascii="Times New Roman" w:eastAsia="맑은 고딕" w:hAnsi="Times New Roman" w:cs="Times New Roman"/>
          <w:sz w:val="20"/>
          <w:szCs w:val="20"/>
          <w:lang w:val="en-GB"/>
        </w:rPr>
        <w:t>can</w:t>
      </w:r>
      <w:r w:rsidR="00BB12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1769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 </w:t>
      </w:r>
      <w:r w:rsidR="00BB12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generated </w:t>
      </w:r>
      <w:r w:rsidR="00BF781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from multiple RNTIs </w:t>
      </w:r>
      <w:r w:rsidR="00EF63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some </w:t>
      </w:r>
      <w:r w:rsidR="00682FD4">
        <w:rPr>
          <w:rFonts w:ascii="Times New Roman" w:eastAsia="맑은 고딕" w:hAnsi="Times New Roman" w:cs="Times New Roman"/>
          <w:sz w:val="20"/>
          <w:szCs w:val="20"/>
          <w:lang w:val="en-GB"/>
        </w:rPr>
        <w:t>operation</w:t>
      </w:r>
      <w:r w:rsidR="008A3076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BB12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5E32C8">
        <w:rPr>
          <w:rFonts w:ascii="Times New Roman" w:eastAsia="맑은 고딕" w:hAnsi="Times New Roman" w:cs="Times New Roman"/>
          <w:sz w:val="20"/>
          <w:szCs w:val="20"/>
          <w:lang w:val="en-GB"/>
        </w:rPr>
        <w:t>but</w:t>
      </w:r>
      <w:r w:rsidR="00BB12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</w:t>
      </w:r>
      <w:r w:rsidR="007754C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scrambling </w:t>
      </w:r>
      <w:r w:rsidR="00BB12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sequence is no longer unique and the early termination gain </w:t>
      </w:r>
      <w:r w:rsidR="00C21F96">
        <w:rPr>
          <w:rFonts w:ascii="Times New Roman" w:eastAsia="맑은 고딕" w:hAnsi="Times New Roman" w:cs="Times New Roman"/>
          <w:sz w:val="20"/>
          <w:szCs w:val="20"/>
          <w:lang w:val="en-GB"/>
        </w:rPr>
        <w:t>has to be</w:t>
      </w:r>
      <w:r w:rsidR="00BB12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limited.</w:t>
      </w:r>
      <w:r w:rsidR="005F4E7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837021" w:rsidRPr="00837021" w:rsidRDefault="00171E80" w:rsidP="00C20452">
      <w:pPr>
        <w:pStyle w:val="af3"/>
        <w:numPr>
          <w:ilvl w:val="0"/>
          <w:numId w:val="23"/>
        </w:numPr>
        <w:spacing w:before="120" w:beforeAutospacing="0" w:after="0" w:afterAutospacing="0" w:line="288" w:lineRule="auto"/>
        <w:ind w:left="555" w:hanging="357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171E80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Distributed-CRC</w:t>
      </w:r>
    </w:p>
    <w:p w:rsidR="00EE259C" w:rsidRDefault="00171E80" w:rsidP="00837021">
      <w:pPr>
        <w:pStyle w:val="af3"/>
        <w:spacing w:before="120" w:beforeAutospacing="0" w:after="0" w:afterAutospacing="0" w:line="288" w:lineRule="auto"/>
        <w:ind w:left="568"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DL control channels, </w:t>
      </w:r>
      <w:r w:rsidR="009F366E">
        <w:rPr>
          <w:rFonts w:ascii="Times New Roman" w:eastAsia="맑은 고딕" w:hAnsi="Times New Roman" w:cs="Times New Roman"/>
          <w:sz w:val="20"/>
          <w:szCs w:val="20"/>
          <w:lang w:val="en-GB"/>
        </w:rPr>
        <w:t>it was</w:t>
      </w:r>
      <w:r w:rsidR="001920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agreed to adopt </w:t>
      </w:r>
      <w:r w:rsidR="00E12DAF">
        <w:rPr>
          <w:rFonts w:ascii="Times New Roman" w:eastAsia="맑은 고딕" w:hAnsi="Times New Roman" w:cs="Times New Roman"/>
          <w:sz w:val="20"/>
          <w:szCs w:val="20"/>
          <w:lang w:val="en-GB"/>
        </w:rPr>
        <w:t>D-CRC</w:t>
      </w:r>
      <w:r w:rsidR="001920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475C4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 w:rsidR="001920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DL polar coding chain to achieve early termination gain. </w:t>
      </w:r>
      <w:r w:rsidR="00C4088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was shown in </w:t>
      </w:r>
      <w:r w:rsidR="00C40885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many papers</w:t>
      </w:r>
      <w:r w:rsidR="00A41407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including [</w:t>
      </w:r>
      <w:r w:rsidR="00376630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3</w:t>
      </w:r>
      <w:r w:rsidR="00A41407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 w:rsidR="00C40885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that about 20% to 50% of </w:t>
      </w:r>
      <w:r w:rsidR="00643D8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overall </w:t>
      </w:r>
      <w:r w:rsidR="00C40885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computation</w:t>
      </w:r>
      <w:r w:rsidR="00643D80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C40885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can be</w:t>
      </w:r>
      <w:r w:rsidR="00280EE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already</w:t>
      </w:r>
      <w:r w:rsidR="00C40885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reduced by </w:t>
      </w:r>
      <w:r w:rsidR="00E61006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early termination with D-CRC.</w:t>
      </w:r>
      <w:r w:rsidR="00944044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B86193" w:rsidRDefault="00BF513B" w:rsidP="00837021">
      <w:pPr>
        <w:pStyle w:val="af3"/>
        <w:spacing w:before="120" w:beforeAutospacing="0" w:after="0" w:afterAutospacing="0" w:line="288" w:lineRule="auto"/>
        <w:ind w:left="568"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A9268D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he</w:t>
      </w:r>
      <w:r w:rsidR="0026306A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D-CRC </w:t>
      </w:r>
      <w:r w:rsidR="0084671C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can operate</w:t>
      </w:r>
      <w:r w:rsidR="00A9268D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designed by </w:t>
      </w:r>
      <w:r w:rsidR="005B44AA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masking RN</w:t>
      </w:r>
      <w:r w:rsidR="005C54CA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>TIs on non-distributed CRC bits as shown in Fig. 2</w:t>
      </w:r>
      <w:r w:rsidR="0026306A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5C54CA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agreed 24-bit D-CRC polynomial and interleaver, </w:t>
      </w:r>
      <w:r w:rsidR="00AA1F3C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at most 7 CRC parity bits are distributed and </w:t>
      </w:r>
      <w:r w:rsidR="00190E0B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other </w:t>
      </w:r>
      <w:r w:rsidR="00AA1F3C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17 </w:t>
      </w:r>
      <w:r w:rsidR="00190E0B" w:rsidRPr="00552E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parity bits </w:t>
      </w:r>
      <w:r w:rsidR="00190E0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</w:t>
      </w:r>
      <w:r w:rsidR="000D5C88">
        <w:rPr>
          <w:rFonts w:ascii="Times New Roman" w:eastAsia="맑은 고딕" w:hAnsi="Times New Roman" w:cs="Times New Roman"/>
          <w:sz w:val="20"/>
          <w:szCs w:val="20"/>
          <w:lang w:val="en-GB"/>
        </w:rPr>
        <w:t>appended at the end of DCI</w:t>
      </w:r>
      <w:r w:rsidR="00190E0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A13BF7">
        <w:rPr>
          <w:rFonts w:ascii="Times New Roman" w:eastAsia="맑은 고딕" w:hAnsi="Times New Roman" w:cs="Times New Roman"/>
          <w:sz w:val="20"/>
          <w:szCs w:val="20"/>
          <w:lang w:val="en-GB"/>
        </w:rPr>
        <w:t>Thus, a desired RNTI is masked to non-distributed D-CRC parity bits</w:t>
      </w:r>
      <w:r w:rsidR="005766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w:r w:rsidR="00AD3A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therefore, </w:t>
      </w:r>
      <w:r w:rsidR="0057662F">
        <w:rPr>
          <w:rFonts w:ascii="Times New Roman" w:eastAsia="맑은 고딕" w:hAnsi="Times New Roman" w:cs="Times New Roman"/>
          <w:sz w:val="20"/>
          <w:szCs w:val="20"/>
          <w:lang w:val="en-GB"/>
        </w:rPr>
        <w:t>this RNTI masking does not harm the early termination gain of D-CRC.</w:t>
      </w:r>
      <w:r w:rsidR="00A13BF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43388">
        <w:rPr>
          <w:rFonts w:ascii="Times New Roman" w:eastAsia="맑은 고딕" w:hAnsi="Times New Roman" w:cs="Times New Roman"/>
          <w:sz w:val="20"/>
          <w:szCs w:val="20"/>
          <w:lang w:val="en-GB"/>
        </w:rPr>
        <w:t>In this way, t</w:t>
      </w:r>
      <w:r w:rsidR="003B4DD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blind decoding of DL control channel </w:t>
      </w:r>
      <w:r w:rsidR="00944044">
        <w:rPr>
          <w:rFonts w:ascii="Times New Roman" w:eastAsia="맑은 고딕" w:hAnsi="Times New Roman" w:cs="Times New Roman"/>
          <w:sz w:val="20"/>
          <w:szCs w:val="20"/>
          <w:lang w:val="en-GB"/>
        </w:rPr>
        <w:t>can be efficiently handled</w:t>
      </w:r>
      <w:r w:rsidR="001C43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D-CRC</w:t>
      </w:r>
      <w:r w:rsidR="00D56D7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already agreed in NR</w:t>
      </w:r>
      <w:r w:rsidR="0045023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B37F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</w:t>
      </w:r>
      <w:r w:rsidR="0045023D">
        <w:rPr>
          <w:rFonts w:ascii="Times New Roman" w:eastAsia="맑은 고딕" w:hAnsi="Times New Roman" w:cs="Times New Roman"/>
          <w:sz w:val="20"/>
          <w:szCs w:val="20"/>
          <w:lang w:val="en-GB"/>
        </w:rPr>
        <w:t>no additional scheme causing redundant latency and complexity is needed.</w:t>
      </w:r>
      <w:r w:rsidR="001701A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157EA8" w:rsidRDefault="00012A36" w:rsidP="00157EA8">
      <w:pPr>
        <w:pStyle w:val="af3"/>
        <w:keepNext/>
        <w:spacing w:line="288" w:lineRule="auto"/>
        <w:jc w:val="center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1757057D">
            <wp:extent cx="5040000" cy="1977925"/>
            <wp:effectExtent l="0" t="0" r="0" b="381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9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3EFA" w:rsidRPr="00157EA8" w:rsidRDefault="00157EA8" w:rsidP="00157EA8">
      <w:pPr>
        <w:pStyle w:val="af"/>
        <w:jc w:val="center"/>
        <w:rPr>
          <w:rFonts w:ascii="Times New Roman" w:eastAsia="맑은 고딕" w:hAnsi="Times New Roman"/>
          <w:b w:val="0"/>
        </w:rPr>
      </w:pPr>
      <w:r w:rsidRPr="00157EA8">
        <w:rPr>
          <w:rFonts w:ascii="Times New Roman" w:hAnsi="Times New Roman"/>
          <w:b w:val="0"/>
        </w:rPr>
        <w:t xml:space="preserve">Figure </w:t>
      </w:r>
      <w:r w:rsidRPr="00157EA8">
        <w:rPr>
          <w:rFonts w:ascii="Times New Roman" w:hAnsi="Times New Roman"/>
          <w:b w:val="0"/>
        </w:rPr>
        <w:fldChar w:fldCharType="begin"/>
      </w:r>
      <w:r w:rsidRPr="00157EA8">
        <w:rPr>
          <w:rFonts w:ascii="Times New Roman" w:hAnsi="Times New Roman"/>
          <w:b w:val="0"/>
        </w:rPr>
        <w:instrText xml:space="preserve"> SEQ Figure \* ARABIC </w:instrText>
      </w:r>
      <w:r w:rsidRPr="00157EA8">
        <w:rPr>
          <w:rFonts w:ascii="Times New Roman" w:hAnsi="Times New Roman"/>
          <w:b w:val="0"/>
        </w:rPr>
        <w:fldChar w:fldCharType="separate"/>
      </w:r>
      <w:r w:rsidRPr="00157EA8">
        <w:rPr>
          <w:rFonts w:ascii="Times New Roman" w:hAnsi="Times New Roman"/>
          <w:b w:val="0"/>
          <w:noProof/>
        </w:rPr>
        <w:t>2</w:t>
      </w:r>
      <w:r w:rsidRPr="00157EA8">
        <w:rPr>
          <w:rFonts w:ascii="Times New Roman" w:hAnsi="Times New Roman"/>
          <w:b w:val="0"/>
        </w:rPr>
        <w:fldChar w:fldCharType="end"/>
      </w:r>
      <w:r w:rsidRPr="00157EA8">
        <w:rPr>
          <w:rFonts w:ascii="Times New Roman" w:hAnsi="Times New Roman"/>
          <w:b w:val="0"/>
        </w:rPr>
        <w:t xml:space="preserve">  RNTI masking on non-distributed D-CRC parity bits</w:t>
      </w:r>
    </w:p>
    <w:p w:rsidR="00A03468" w:rsidRDefault="00A03468" w:rsidP="006205DC">
      <w:pPr>
        <w:overflowPunct/>
        <w:autoSpaceDE/>
        <w:autoSpaceDN/>
        <w:adjustRightInd/>
        <w:spacing w:after="0"/>
        <w:textAlignment w:val="auto"/>
      </w:pPr>
    </w:p>
    <w:p w:rsidR="006205DC" w:rsidRDefault="006205DC" w:rsidP="006205DC">
      <w:pPr>
        <w:overflowPunct/>
        <w:autoSpaceDE/>
        <w:autoSpaceDN/>
        <w:adjustRightInd/>
        <w:spacing w:before="180" w:after="0" w:line="288" w:lineRule="auto"/>
        <w:ind w:firstLine="284"/>
        <w:jc w:val="both"/>
        <w:textAlignment w:val="auto"/>
        <w:rPr>
          <w:rFonts w:eastAsia="맑은 고딕"/>
        </w:rPr>
      </w:pPr>
      <w:r w:rsidRPr="00C562A8">
        <w:rPr>
          <w:rFonts w:eastAsia="맑은 고딕"/>
          <w:b/>
          <w:i/>
        </w:rPr>
        <w:t>Proposal 1</w:t>
      </w:r>
      <w:r>
        <w:rPr>
          <w:rFonts w:eastAsia="맑은 고딕"/>
        </w:rPr>
        <w:t>: CRC-</w:t>
      </w:r>
      <w:r w:rsidR="0081025F">
        <w:rPr>
          <w:rFonts w:eastAsia="맑은 고딕"/>
        </w:rPr>
        <w:t>masking</w:t>
      </w:r>
      <w:r>
        <w:rPr>
          <w:rFonts w:eastAsia="맑은 고딕"/>
        </w:rPr>
        <w:t xml:space="preserve"> should be adopted </w:t>
      </w:r>
      <w:r w:rsidR="0081025F">
        <w:rPr>
          <w:rFonts w:eastAsia="맑은 고딕"/>
        </w:rPr>
        <w:t>for</w:t>
      </w:r>
      <w:r w:rsidR="004F52B9">
        <w:rPr>
          <w:rFonts w:eastAsia="맑은 고딕"/>
        </w:rPr>
        <w:t xml:space="preserve"> UE-specific scrambling for DCI.</w:t>
      </w:r>
    </w:p>
    <w:p w:rsidR="006205DC" w:rsidRPr="006205DC" w:rsidRDefault="006205DC" w:rsidP="006205DC">
      <w:pPr>
        <w:overflowPunct/>
        <w:autoSpaceDE/>
        <w:autoSpaceDN/>
        <w:adjustRightInd/>
        <w:spacing w:after="0"/>
        <w:textAlignment w:val="auto"/>
        <w:rPr>
          <w:rFonts w:eastAsia="맑은 고딕"/>
          <w:i/>
          <w:color w:val="FF0000"/>
        </w:rPr>
      </w:pPr>
    </w:p>
    <w:p w:rsidR="0089796B" w:rsidRPr="00451B11" w:rsidRDefault="0089796B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="0021456D" w:rsidRPr="00BE508A">
        <w:rPr>
          <w:rFonts w:eastAsia="SimSun"/>
        </w:rPr>
        <w:t>ces</w:t>
      </w:r>
    </w:p>
    <w:p w:rsidR="00025DF3" w:rsidRPr="00275271" w:rsidRDefault="009E6B7B" w:rsidP="00025DF3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t>Chairman’s notes in 3GPP TSG RAN WG1 #90</w:t>
      </w:r>
    </w:p>
    <w:p w:rsidR="00683F6A" w:rsidRPr="00683F6A" w:rsidRDefault="00212362" w:rsidP="00857EC7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t>R1-17</w:t>
      </w:r>
      <w:r w:rsidR="00C52F0F">
        <w:rPr>
          <w:rFonts w:eastAsiaTheme="minorEastAsia"/>
          <w:lang w:eastAsia="ko-KR"/>
        </w:rPr>
        <w:t>14</w:t>
      </w:r>
      <w:r w:rsidR="001905A6">
        <w:rPr>
          <w:rFonts w:eastAsiaTheme="minorEastAsia"/>
          <w:lang w:eastAsia="ko-KR"/>
        </w:rPr>
        <w:t>983</w:t>
      </w:r>
      <w:r>
        <w:rPr>
          <w:rFonts w:eastAsiaTheme="minorEastAsia"/>
          <w:lang w:eastAsia="ko-KR"/>
        </w:rPr>
        <w:t>,</w:t>
      </w:r>
      <w:r w:rsidR="00510FEA">
        <w:rPr>
          <w:rFonts w:eastAsiaTheme="minorEastAsia"/>
          <w:lang w:eastAsia="ko-KR"/>
        </w:rPr>
        <w:t xml:space="preserve"> </w:t>
      </w:r>
      <w:r w:rsidR="001905A6">
        <w:rPr>
          <w:rFonts w:eastAsiaTheme="minorEastAsia"/>
          <w:lang w:eastAsia="ko-KR"/>
        </w:rPr>
        <w:t>Intel</w:t>
      </w:r>
      <w:r w:rsidR="00C52F0F">
        <w:rPr>
          <w:rFonts w:eastAsiaTheme="minorEastAsia"/>
          <w:lang w:eastAsia="ko-KR"/>
        </w:rPr>
        <w:t xml:space="preserve">, </w:t>
      </w:r>
      <w:r w:rsidR="001905A6">
        <w:rPr>
          <w:rFonts w:eastAsiaTheme="minorEastAsia"/>
          <w:lang w:eastAsia="ko-KR"/>
        </w:rPr>
        <w:t>Fujitsu</w:t>
      </w:r>
      <w:r w:rsidR="00510FEA">
        <w:rPr>
          <w:rFonts w:eastAsiaTheme="minorEastAsia"/>
          <w:lang w:eastAsia="ko-KR"/>
        </w:rPr>
        <w:t>, “</w:t>
      </w:r>
      <w:r w:rsidR="00AE0DF8">
        <w:rPr>
          <w:rFonts w:eastAsiaTheme="minorEastAsia"/>
          <w:lang w:eastAsia="ko-KR"/>
        </w:rPr>
        <w:t>Proposed evaluation assumptions for polar channel interleaver for DL</w:t>
      </w:r>
      <w:r w:rsidR="008430B1">
        <w:rPr>
          <w:rFonts w:eastAsiaTheme="minorEastAsia"/>
          <w:lang w:eastAsia="ko-KR"/>
        </w:rPr>
        <w:t xml:space="preserve">,” 3GPP TSG RAN WG1 </w:t>
      </w:r>
      <w:r>
        <w:rPr>
          <w:rFonts w:eastAsiaTheme="minorEastAsia"/>
          <w:lang w:eastAsia="ko-KR"/>
        </w:rPr>
        <w:t>#</w:t>
      </w:r>
      <w:r w:rsidR="00C52F0F">
        <w:rPr>
          <w:rFonts w:eastAsiaTheme="minorEastAsia"/>
          <w:lang w:eastAsia="ko-KR"/>
        </w:rPr>
        <w:t>90</w:t>
      </w:r>
      <w:r w:rsidR="00764F13">
        <w:rPr>
          <w:rFonts w:eastAsiaTheme="minorEastAsia"/>
          <w:lang w:eastAsia="ko-KR"/>
        </w:rPr>
        <w:t xml:space="preserve">, </w:t>
      </w:r>
      <w:r w:rsidR="00C52F0F">
        <w:rPr>
          <w:rFonts w:eastAsiaTheme="minorEastAsia"/>
          <w:lang w:eastAsia="ko-KR"/>
        </w:rPr>
        <w:t>Prague</w:t>
      </w:r>
      <w:r w:rsidR="00764F13">
        <w:rPr>
          <w:rFonts w:eastAsiaTheme="minorEastAsia"/>
          <w:lang w:eastAsia="ko-KR"/>
        </w:rPr>
        <w:t xml:space="preserve">, </w:t>
      </w:r>
      <w:r w:rsidR="00C52F0F">
        <w:rPr>
          <w:rFonts w:eastAsiaTheme="minorEastAsia"/>
          <w:lang w:eastAsia="ko-KR"/>
        </w:rPr>
        <w:t>Czech Republic</w:t>
      </w:r>
      <w:r w:rsidR="00764F13">
        <w:rPr>
          <w:rFonts w:eastAsiaTheme="minorEastAsia"/>
          <w:lang w:eastAsia="ko-KR"/>
        </w:rPr>
        <w:t xml:space="preserve">, </w:t>
      </w:r>
      <w:r w:rsidR="00C52F0F">
        <w:rPr>
          <w:rFonts w:eastAsiaTheme="minorEastAsia"/>
          <w:lang w:eastAsia="ko-KR"/>
        </w:rPr>
        <w:t>21</w:t>
      </w:r>
      <w:r w:rsidR="00764F13">
        <w:rPr>
          <w:rFonts w:eastAsiaTheme="minorEastAsia"/>
          <w:lang w:eastAsia="ko-KR"/>
        </w:rPr>
        <w:t>-</w:t>
      </w:r>
      <w:r w:rsidR="00C52F0F">
        <w:rPr>
          <w:rFonts w:eastAsiaTheme="minorEastAsia"/>
          <w:lang w:eastAsia="ko-KR"/>
        </w:rPr>
        <w:t>25</w:t>
      </w:r>
      <w:r w:rsidR="00764F13">
        <w:rPr>
          <w:rFonts w:eastAsiaTheme="minorEastAsia"/>
          <w:lang w:eastAsia="ko-KR"/>
        </w:rPr>
        <w:t xml:space="preserve"> </w:t>
      </w:r>
      <w:r w:rsidR="00C52F0F">
        <w:rPr>
          <w:rFonts w:eastAsiaTheme="minorEastAsia"/>
          <w:lang w:eastAsia="ko-KR"/>
        </w:rPr>
        <w:t>August</w:t>
      </w:r>
      <w:r w:rsidR="00764F13">
        <w:rPr>
          <w:rFonts w:eastAsiaTheme="minorEastAsia"/>
          <w:lang w:eastAsia="ko-KR"/>
        </w:rPr>
        <w:t xml:space="preserve"> 201</w:t>
      </w:r>
      <w:r w:rsidR="00764F13">
        <w:rPr>
          <w:rFonts w:eastAsiaTheme="minorEastAsia" w:hint="eastAsia"/>
          <w:lang w:eastAsia="ko-KR"/>
        </w:rPr>
        <w:t>7</w:t>
      </w:r>
      <w:r w:rsidR="00510FEA">
        <w:rPr>
          <w:rFonts w:eastAsiaTheme="minorEastAsia"/>
          <w:lang w:eastAsia="ko-KR"/>
        </w:rPr>
        <w:t>.</w:t>
      </w:r>
    </w:p>
    <w:p w:rsidR="00281BAC" w:rsidRPr="009E546B" w:rsidRDefault="00683F6A" w:rsidP="00857EC7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r>
        <w:rPr>
          <w:rFonts w:eastAsiaTheme="minorEastAsia"/>
          <w:lang w:eastAsia="ko-KR"/>
        </w:rPr>
        <w:t>R1-171</w:t>
      </w:r>
      <w:r w:rsidR="007E501D">
        <w:rPr>
          <w:rFonts w:eastAsiaTheme="minorEastAsia"/>
          <w:lang w:eastAsia="ko-KR"/>
        </w:rPr>
        <w:t>6027</w:t>
      </w:r>
      <w:r>
        <w:rPr>
          <w:rFonts w:eastAsiaTheme="minorEastAsia"/>
          <w:lang w:eastAsia="ko-KR"/>
        </w:rPr>
        <w:t xml:space="preserve">, </w:t>
      </w:r>
      <w:r w:rsidR="007E501D">
        <w:rPr>
          <w:rFonts w:eastAsiaTheme="minorEastAsia"/>
          <w:lang w:eastAsia="ko-KR"/>
        </w:rPr>
        <w:t>Samsung</w:t>
      </w:r>
      <w:r>
        <w:rPr>
          <w:rFonts w:eastAsiaTheme="minorEastAsia"/>
          <w:lang w:eastAsia="ko-KR"/>
        </w:rPr>
        <w:t>, “</w:t>
      </w:r>
      <w:r w:rsidR="007E501D">
        <w:rPr>
          <w:rFonts w:eastAsiaTheme="minorEastAsia"/>
          <w:lang w:eastAsia="ko-KR"/>
        </w:rPr>
        <w:t>Downlink polar code construction</w:t>
      </w:r>
      <w:r>
        <w:rPr>
          <w:rFonts w:eastAsiaTheme="minorEastAsia"/>
          <w:lang w:eastAsia="ko-KR"/>
        </w:rPr>
        <w:t xml:space="preserve">,” 3GPP TSG RAN WG1 </w:t>
      </w:r>
      <w:r w:rsidR="00A40F8A">
        <w:rPr>
          <w:rFonts w:eastAsiaTheme="minorEastAsia"/>
          <w:lang w:eastAsia="ko-KR"/>
        </w:rPr>
        <w:t>NR ad-hoc</w:t>
      </w:r>
      <w:r>
        <w:rPr>
          <w:rFonts w:eastAsiaTheme="minorEastAsia"/>
          <w:lang w:eastAsia="ko-KR"/>
        </w:rPr>
        <w:t xml:space="preserve">, </w:t>
      </w:r>
      <w:r w:rsidR="00A40F8A">
        <w:rPr>
          <w:rFonts w:eastAsiaTheme="minorEastAsia"/>
          <w:lang w:eastAsia="ko-KR"/>
        </w:rPr>
        <w:t>Nagoya</w:t>
      </w:r>
      <w:r>
        <w:rPr>
          <w:rFonts w:eastAsiaTheme="minorEastAsia"/>
          <w:lang w:eastAsia="ko-KR"/>
        </w:rPr>
        <w:t xml:space="preserve">, </w:t>
      </w:r>
      <w:r w:rsidR="00A40F8A">
        <w:rPr>
          <w:rFonts w:eastAsiaTheme="minorEastAsia"/>
          <w:lang w:eastAsia="ko-KR"/>
        </w:rPr>
        <w:t>Japan</w:t>
      </w:r>
      <w:r>
        <w:rPr>
          <w:rFonts w:eastAsiaTheme="minorEastAsia"/>
          <w:lang w:eastAsia="ko-KR"/>
        </w:rPr>
        <w:t xml:space="preserve">, </w:t>
      </w:r>
      <w:r w:rsidR="00A40F8A">
        <w:rPr>
          <w:rFonts w:eastAsiaTheme="minorEastAsia"/>
          <w:lang w:eastAsia="ko-KR"/>
        </w:rPr>
        <w:t>18</w:t>
      </w:r>
      <w:r>
        <w:rPr>
          <w:rFonts w:eastAsiaTheme="minorEastAsia"/>
          <w:lang w:eastAsia="ko-KR"/>
        </w:rPr>
        <w:t>-</w:t>
      </w:r>
      <w:r w:rsidR="00A40F8A">
        <w:rPr>
          <w:rFonts w:eastAsiaTheme="minorEastAsia"/>
          <w:lang w:eastAsia="ko-KR"/>
        </w:rPr>
        <w:t>21</w:t>
      </w:r>
      <w:r>
        <w:rPr>
          <w:rFonts w:eastAsiaTheme="minorEastAsia"/>
          <w:lang w:eastAsia="ko-KR"/>
        </w:rPr>
        <w:t xml:space="preserve"> </w:t>
      </w:r>
      <w:r w:rsidR="00A40F8A">
        <w:rPr>
          <w:rFonts w:eastAsiaTheme="minorEastAsia"/>
          <w:lang w:eastAsia="ko-KR"/>
        </w:rPr>
        <w:t>September</w:t>
      </w:r>
      <w:r>
        <w:rPr>
          <w:rFonts w:eastAsiaTheme="minorEastAsia"/>
          <w:lang w:eastAsia="ko-KR"/>
        </w:rPr>
        <w:t xml:space="preserve"> 201</w:t>
      </w:r>
      <w:r>
        <w:rPr>
          <w:rFonts w:eastAsiaTheme="minorEastAsia" w:hint="eastAsia"/>
          <w:lang w:eastAsia="ko-KR"/>
        </w:rPr>
        <w:t>7</w:t>
      </w:r>
      <w:r>
        <w:rPr>
          <w:rFonts w:eastAsiaTheme="minorEastAsia"/>
          <w:lang w:eastAsia="ko-KR"/>
        </w:rPr>
        <w:t>.</w:t>
      </w:r>
      <w:r w:rsidR="008F1B8C" w:rsidRPr="004E5AE0">
        <w:t xml:space="preserve"> </w:t>
      </w:r>
    </w:p>
    <w:sectPr w:rsidR="00281BAC" w:rsidRPr="009E546B" w:rsidSect="00B44700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175" w:rsidRDefault="00255175">
      <w:r>
        <w:separator/>
      </w:r>
    </w:p>
  </w:endnote>
  <w:endnote w:type="continuationSeparator" w:id="0">
    <w:p w:rsidR="00255175" w:rsidRDefault="0025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6652E">
      <w:t>2</w:t>
    </w:r>
    <w:r>
      <w:fldChar w:fldCharType="end"/>
    </w:r>
  </w:p>
  <w:p w:rsidR="00147348" w:rsidRDefault="001473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175" w:rsidRDefault="00255175">
      <w:r>
        <w:separator/>
      </w:r>
    </w:p>
  </w:footnote>
  <w:footnote w:type="continuationSeparator" w:id="0">
    <w:p w:rsidR="00255175" w:rsidRDefault="00255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8D7672"/>
    <w:multiLevelType w:val="hybridMultilevel"/>
    <w:tmpl w:val="24121A0C"/>
    <w:lvl w:ilvl="0" w:tplc="157E05A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BB4FB8"/>
    <w:multiLevelType w:val="hybridMultilevel"/>
    <w:tmpl w:val="62F4B6F0"/>
    <w:lvl w:ilvl="0" w:tplc="0FC681DC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8" w15:restartNumberingAfterBreak="0">
    <w:nsid w:val="38247B1E"/>
    <w:multiLevelType w:val="hybridMultilevel"/>
    <w:tmpl w:val="13B671B0"/>
    <w:lvl w:ilvl="0" w:tplc="8EE8F90E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9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0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 w15:restartNumberingAfterBreak="0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2" w15:restartNumberingAfterBreak="0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3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4" w15:restartNumberingAfterBreak="0">
    <w:nsid w:val="50A04C13"/>
    <w:multiLevelType w:val="hybridMultilevel"/>
    <w:tmpl w:val="83CCA496"/>
    <w:lvl w:ilvl="0" w:tplc="99106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9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89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A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2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48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8C8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2A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6E84E24"/>
    <w:multiLevelType w:val="hybridMultilevel"/>
    <w:tmpl w:val="1A965F70"/>
    <w:lvl w:ilvl="0" w:tplc="4CA0000C">
      <w:start w:val="1"/>
      <w:numFmt w:val="decimal"/>
      <w:lvlText w:val="Alt.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7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2" w15:restartNumberingAfterBreak="0">
    <w:nsid w:val="7A3C2383"/>
    <w:multiLevelType w:val="hybridMultilevel"/>
    <w:tmpl w:val="1592E0F2"/>
    <w:lvl w:ilvl="0" w:tplc="D6F0661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3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7"/>
  </w:num>
  <w:num w:numId="3">
    <w:abstractNumId w:val="18"/>
  </w:num>
  <w:num w:numId="4">
    <w:abstractNumId w:val="9"/>
  </w:num>
  <w:num w:numId="5">
    <w:abstractNumId w:val="6"/>
  </w:num>
  <w:num w:numId="6">
    <w:abstractNumId w:val="16"/>
  </w:num>
  <w:num w:numId="7">
    <w:abstractNumId w:val="19"/>
  </w:num>
  <w:num w:numId="8">
    <w:abstractNumId w:val="10"/>
  </w:num>
  <w:num w:numId="9">
    <w:abstractNumId w:val="21"/>
  </w:num>
  <w:num w:numId="10">
    <w:abstractNumId w:val="3"/>
  </w:num>
  <w:num w:numId="11">
    <w:abstractNumId w:val="13"/>
  </w:num>
  <w:num w:numId="12">
    <w:abstractNumId w:val="2"/>
  </w:num>
  <w:num w:numId="13">
    <w:abstractNumId w:val="23"/>
  </w:num>
  <w:num w:numId="14">
    <w:abstractNumId w:val="20"/>
  </w:num>
  <w:num w:numId="15">
    <w:abstractNumId w:val="11"/>
  </w:num>
  <w:num w:numId="16">
    <w:abstractNumId w:val="12"/>
  </w:num>
  <w:num w:numId="17">
    <w:abstractNumId w:val="5"/>
  </w:num>
  <w:num w:numId="18">
    <w:abstractNumId w:val="8"/>
  </w:num>
  <w:num w:numId="19">
    <w:abstractNumId w:val="1"/>
  </w:num>
  <w:num w:numId="20">
    <w:abstractNumId w:val="15"/>
  </w:num>
  <w:num w:numId="21">
    <w:abstractNumId w:val="7"/>
  </w:num>
  <w:num w:numId="22">
    <w:abstractNumId w:val="14"/>
  </w:num>
  <w:num w:numId="2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6FF"/>
    <w:rsid w:val="00000880"/>
    <w:rsid w:val="00000A1F"/>
    <w:rsid w:val="00000C38"/>
    <w:rsid w:val="00000EC2"/>
    <w:rsid w:val="000010D1"/>
    <w:rsid w:val="0000197E"/>
    <w:rsid w:val="00001D91"/>
    <w:rsid w:val="0000203C"/>
    <w:rsid w:val="00002476"/>
    <w:rsid w:val="000024F9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4D1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07DD5"/>
    <w:rsid w:val="00007E10"/>
    <w:rsid w:val="0001018B"/>
    <w:rsid w:val="0001022A"/>
    <w:rsid w:val="000102A6"/>
    <w:rsid w:val="00010302"/>
    <w:rsid w:val="00010749"/>
    <w:rsid w:val="000108F4"/>
    <w:rsid w:val="00010920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A36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5AF0"/>
    <w:rsid w:val="00015D58"/>
    <w:rsid w:val="00016377"/>
    <w:rsid w:val="0001638F"/>
    <w:rsid w:val="00016A88"/>
    <w:rsid w:val="00016BFE"/>
    <w:rsid w:val="000170B5"/>
    <w:rsid w:val="000171C3"/>
    <w:rsid w:val="00017268"/>
    <w:rsid w:val="00017A13"/>
    <w:rsid w:val="00017AD0"/>
    <w:rsid w:val="00020040"/>
    <w:rsid w:val="00020134"/>
    <w:rsid w:val="0002063E"/>
    <w:rsid w:val="00020747"/>
    <w:rsid w:val="00020A0A"/>
    <w:rsid w:val="00020CD8"/>
    <w:rsid w:val="00020DC7"/>
    <w:rsid w:val="00021126"/>
    <w:rsid w:val="00021779"/>
    <w:rsid w:val="000217BB"/>
    <w:rsid w:val="000219E4"/>
    <w:rsid w:val="00021CB5"/>
    <w:rsid w:val="000222E7"/>
    <w:rsid w:val="00022422"/>
    <w:rsid w:val="0002253F"/>
    <w:rsid w:val="00022BD5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F3"/>
    <w:rsid w:val="00025E75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00"/>
    <w:rsid w:val="00031625"/>
    <w:rsid w:val="000317AD"/>
    <w:rsid w:val="00031B65"/>
    <w:rsid w:val="00031C72"/>
    <w:rsid w:val="00032281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D8F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8A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E3D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C7F"/>
    <w:rsid w:val="00070D27"/>
    <w:rsid w:val="00070F6A"/>
    <w:rsid w:val="00071081"/>
    <w:rsid w:val="000710FF"/>
    <w:rsid w:val="000711A5"/>
    <w:rsid w:val="00071403"/>
    <w:rsid w:val="000715AF"/>
    <w:rsid w:val="000716BA"/>
    <w:rsid w:val="00071B0A"/>
    <w:rsid w:val="00071DEC"/>
    <w:rsid w:val="00071E27"/>
    <w:rsid w:val="00072069"/>
    <w:rsid w:val="0007230F"/>
    <w:rsid w:val="0007250B"/>
    <w:rsid w:val="0007284D"/>
    <w:rsid w:val="000734A3"/>
    <w:rsid w:val="0007428E"/>
    <w:rsid w:val="00074900"/>
    <w:rsid w:val="00075025"/>
    <w:rsid w:val="00075085"/>
    <w:rsid w:val="0007525C"/>
    <w:rsid w:val="000752B3"/>
    <w:rsid w:val="00075401"/>
    <w:rsid w:val="0007577D"/>
    <w:rsid w:val="000759FE"/>
    <w:rsid w:val="00075B8E"/>
    <w:rsid w:val="00075ED1"/>
    <w:rsid w:val="000764EC"/>
    <w:rsid w:val="00076551"/>
    <w:rsid w:val="00076B53"/>
    <w:rsid w:val="00077217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B51"/>
    <w:rsid w:val="00085D2A"/>
    <w:rsid w:val="00085D77"/>
    <w:rsid w:val="00085E0D"/>
    <w:rsid w:val="00085F4C"/>
    <w:rsid w:val="00086052"/>
    <w:rsid w:val="00086327"/>
    <w:rsid w:val="000869D2"/>
    <w:rsid w:val="00086ACE"/>
    <w:rsid w:val="00086B30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446"/>
    <w:rsid w:val="0009274D"/>
    <w:rsid w:val="000930F3"/>
    <w:rsid w:val="00093570"/>
    <w:rsid w:val="00094454"/>
    <w:rsid w:val="00094928"/>
    <w:rsid w:val="00094B54"/>
    <w:rsid w:val="00095343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177"/>
    <w:rsid w:val="000A0448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985"/>
    <w:rsid w:val="000A5DB3"/>
    <w:rsid w:val="000A6191"/>
    <w:rsid w:val="000A61EE"/>
    <w:rsid w:val="000A6A6E"/>
    <w:rsid w:val="000A758C"/>
    <w:rsid w:val="000A77ED"/>
    <w:rsid w:val="000A7B44"/>
    <w:rsid w:val="000A7C57"/>
    <w:rsid w:val="000A7FF9"/>
    <w:rsid w:val="000B0013"/>
    <w:rsid w:val="000B0098"/>
    <w:rsid w:val="000B04A7"/>
    <w:rsid w:val="000B078E"/>
    <w:rsid w:val="000B08D0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90B"/>
    <w:rsid w:val="000B3991"/>
    <w:rsid w:val="000B3E2D"/>
    <w:rsid w:val="000B4105"/>
    <w:rsid w:val="000B4901"/>
    <w:rsid w:val="000B498A"/>
    <w:rsid w:val="000B49EC"/>
    <w:rsid w:val="000B4B16"/>
    <w:rsid w:val="000B4B9D"/>
    <w:rsid w:val="000B4E41"/>
    <w:rsid w:val="000B5065"/>
    <w:rsid w:val="000B54E4"/>
    <w:rsid w:val="000B59F2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0DF4"/>
    <w:rsid w:val="000C150A"/>
    <w:rsid w:val="000C1593"/>
    <w:rsid w:val="000C1BDD"/>
    <w:rsid w:val="000C1C83"/>
    <w:rsid w:val="000C20CE"/>
    <w:rsid w:val="000C2561"/>
    <w:rsid w:val="000C25BB"/>
    <w:rsid w:val="000C26B3"/>
    <w:rsid w:val="000C2782"/>
    <w:rsid w:val="000C2936"/>
    <w:rsid w:val="000C2B08"/>
    <w:rsid w:val="000C2D2F"/>
    <w:rsid w:val="000C3180"/>
    <w:rsid w:val="000C31C1"/>
    <w:rsid w:val="000C3674"/>
    <w:rsid w:val="000C3B46"/>
    <w:rsid w:val="000C43B4"/>
    <w:rsid w:val="000C4BA8"/>
    <w:rsid w:val="000C4E35"/>
    <w:rsid w:val="000C5458"/>
    <w:rsid w:val="000C5698"/>
    <w:rsid w:val="000C56F4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A25"/>
    <w:rsid w:val="000D0459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DD3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C88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46A"/>
    <w:rsid w:val="000E25CD"/>
    <w:rsid w:val="000E2DAE"/>
    <w:rsid w:val="000E317E"/>
    <w:rsid w:val="000E3479"/>
    <w:rsid w:val="000E4079"/>
    <w:rsid w:val="000E44C1"/>
    <w:rsid w:val="000E4656"/>
    <w:rsid w:val="000E4DCB"/>
    <w:rsid w:val="000E4F31"/>
    <w:rsid w:val="000E5338"/>
    <w:rsid w:val="000E5627"/>
    <w:rsid w:val="000E5C3E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78"/>
    <w:rsid w:val="000F0B9B"/>
    <w:rsid w:val="000F0FCF"/>
    <w:rsid w:val="000F1119"/>
    <w:rsid w:val="000F11F2"/>
    <w:rsid w:val="000F1352"/>
    <w:rsid w:val="000F14F1"/>
    <w:rsid w:val="000F15F0"/>
    <w:rsid w:val="000F1F39"/>
    <w:rsid w:val="000F2120"/>
    <w:rsid w:val="000F25AA"/>
    <w:rsid w:val="000F2679"/>
    <w:rsid w:val="000F3190"/>
    <w:rsid w:val="000F32A2"/>
    <w:rsid w:val="000F39A9"/>
    <w:rsid w:val="000F3A48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175"/>
    <w:rsid w:val="000F63C0"/>
    <w:rsid w:val="000F66EE"/>
    <w:rsid w:val="000F688E"/>
    <w:rsid w:val="000F6EE0"/>
    <w:rsid w:val="000F7324"/>
    <w:rsid w:val="000F7356"/>
    <w:rsid w:val="000F73F5"/>
    <w:rsid w:val="000F7DC9"/>
    <w:rsid w:val="000F7E3F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A1"/>
    <w:rsid w:val="00101BFB"/>
    <w:rsid w:val="00102144"/>
    <w:rsid w:val="001022F8"/>
    <w:rsid w:val="00102698"/>
    <w:rsid w:val="001034DC"/>
    <w:rsid w:val="001035CC"/>
    <w:rsid w:val="0010362C"/>
    <w:rsid w:val="0010372C"/>
    <w:rsid w:val="001037F4"/>
    <w:rsid w:val="001038B8"/>
    <w:rsid w:val="00104004"/>
    <w:rsid w:val="001040EC"/>
    <w:rsid w:val="001047A6"/>
    <w:rsid w:val="00104C4D"/>
    <w:rsid w:val="001053B2"/>
    <w:rsid w:val="00105AA2"/>
    <w:rsid w:val="00105F83"/>
    <w:rsid w:val="001060C1"/>
    <w:rsid w:val="001061FE"/>
    <w:rsid w:val="001064DA"/>
    <w:rsid w:val="0010658B"/>
    <w:rsid w:val="00106A9A"/>
    <w:rsid w:val="00106E2C"/>
    <w:rsid w:val="00106E8E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131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7E2"/>
    <w:rsid w:val="00116853"/>
    <w:rsid w:val="001170BA"/>
    <w:rsid w:val="00117333"/>
    <w:rsid w:val="00117622"/>
    <w:rsid w:val="0011794D"/>
    <w:rsid w:val="00117BAF"/>
    <w:rsid w:val="00117E2D"/>
    <w:rsid w:val="0012054E"/>
    <w:rsid w:val="001205F2"/>
    <w:rsid w:val="00120648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02"/>
    <w:rsid w:val="00124270"/>
    <w:rsid w:val="0012491E"/>
    <w:rsid w:val="00124A59"/>
    <w:rsid w:val="00124A86"/>
    <w:rsid w:val="00124CD5"/>
    <w:rsid w:val="00124DA5"/>
    <w:rsid w:val="00124DEE"/>
    <w:rsid w:val="001255AD"/>
    <w:rsid w:val="001255F3"/>
    <w:rsid w:val="0012614D"/>
    <w:rsid w:val="0012663A"/>
    <w:rsid w:val="001268C0"/>
    <w:rsid w:val="00126B77"/>
    <w:rsid w:val="0012702E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1B7B"/>
    <w:rsid w:val="001323F9"/>
    <w:rsid w:val="00132981"/>
    <w:rsid w:val="00132B25"/>
    <w:rsid w:val="00132BA1"/>
    <w:rsid w:val="00132D66"/>
    <w:rsid w:val="00132EFC"/>
    <w:rsid w:val="00133290"/>
    <w:rsid w:val="00133406"/>
    <w:rsid w:val="001334EE"/>
    <w:rsid w:val="001335D6"/>
    <w:rsid w:val="001335FB"/>
    <w:rsid w:val="00133672"/>
    <w:rsid w:val="0013367E"/>
    <w:rsid w:val="00133EFA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875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8B0"/>
    <w:rsid w:val="00141CC9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3CD"/>
    <w:rsid w:val="00145AF2"/>
    <w:rsid w:val="00145F37"/>
    <w:rsid w:val="0014654C"/>
    <w:rsid w:val="00146714"/>
    <w:rsid w:val="001467F3"/>
    <w:rsid w:val="00146FEE"/>
    <w:rsid w:val="0014717B"/>
    <w:rsid w:val="001471B1"/>
    <w:rsid w:val="00147348"/>
    <w:rsid w:val="001474DD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126"/>
    <w:rsid w:val="001525D8"/>
    <w:rsid w:val="0015369D"/>
    <w:rsid w:val="00153C7F"/>
    <w:rsid w:val="001540DA"/>
    <w:rsid w:val="001544B1"/>
    <w:rsid w:val="00154F6E"/>
    <w:rsid w:val="00155598"/>
    <w:rsid w:val="001555E2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EA8"/>
    <w:rsid w:val="00157FDB"/>
    <w:rsid w:val="00160402"/>
    <w:rsid w:val="00160585"/>
    <w:rsid w:val="00160F71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39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1AE"/>
    <w:rsid w:val="00170330"/>
    <w:rsid w:val="00170416"/>
    <w:rsid w:val="001705D5"/>
    <w:rsid w:val="001714B8"/>
    <w:rsid w:val="001714E3"/>
    <w:rsid w:val="0017195D"/>
    <w:rsid w:val="001719BB"/>
    <w:rsid w:val="00171AE3"/>
    <w:rsid w:val="00171AFD"/>
    <w:rsid w:val="00171C7D"/>
    <w:rsid w:val="00171CCF"/>
    <w:rsid w:val="00171E80"/>
    <w:rsid w:val="00171FD1"/>
    <w:rsid w:val="001722E8"/>
    <w:rsid w:val="00172401"/>
    <w:rsid w:val="00172BC3"/>
    <w:rsid w:val="00172E4C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25A"/>
    <w:rsid w:val="00176A3E"/>
    <w:rsid w:val="00176B02"/>
    <w:rsid w:val="00176FC1"/>
    <w:rsid w:val="00177050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3DA6"/>
    <w:rsid w:val="0018490C"/>
    <w:rsid w:val="001852F0"/>
    <w:rsid w:val="00185357"/>
    <w:rsid w:val="001853DF"/>
    <w:rsid w:val="001854B4"/>
    <w:rsid w:val="001855F6"/>
    <w:rsid w:val="0018561C"/>
    <w:rsid w:val="00185691"/>
    <w:rsid w:val="00185891"/>
    <w:rsid w:val="00185915"/>
    <w:rsid w:val="00185BAB"/>
    <w:rsid w:val="00185BD2"/>
    <w:rsid w:val="00185C59"/>
    <w:rsid w:val="00186898"/>
    <w:rsid w:val="00187C5C"/>
    <w:rsid w:val="001900D5"/>
    <w:rsid w:val="0019026F"/>
    <w:rsid w:val="0019036B"/>
    <w:rsid w:val="001903D6"/>
    <w:rsid w:val="001903DC"/>
    <w:rsid w:val="00190485"/>
    <w:rsid w:val="001905A6"/>
    <w:rsid w:val="00190E0B"/>
    <w:rsid w:val="001913A6"/>
    <w:rsid w:val="001915D5"/>
    <w:rsid w:val="001916DC"/>
    <w:rsid w:val="0019171E"/>
    <w:rsid w:val="00191755"/>
    <w:rsid w:val="00191A40"/>
    <w:rsid w:val="00191F31"/>
    <w:rsid w:val="0019209D"/>
    <w:rsid w:val="00192221"/>
    <w:rsid w:val="0019233C"/>
    <w:rsid w:val="00192357"/>
    <w:rsid w:val="00192438"/>
    <w:rsid w:val="00192970"/>
    <w:rsid w:val="00192FD6"/>
    <w:rsid w:val="001931C6"/>
    <w:rsid w:val="00193751"/>
    <w:rsid w:val="00193846"/>
    <w:rsid w:val="00193B83"/>
    <w:rsid w:val="00193DCC"/>
    <w:rsid w:val="001943CD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7B0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BA2"/>
    <w:rsid w:val="001A7E67"/>
    <w:rsid w:val="001B0169"/>
    <w:rsid w:val="001B06CF"/>
    <w:rsid w:val="001B0CC0"/>
    <w:rsid w:val="001B117E"/>
    <w:rsid w:val="001B1227"/>
    <w:rsid w:val="001B12C5"/>
    <w:rsid w:val="001B14C6"/>
    <w:rsid w:val="001B1504"/>
    <w:rsid w:val="001B21E0"/>
    <w:rsid w:val="001B2C3E"/>
    <w:rsid w:val="001B2C89"/>
    <w:rsid w:val="001B2DD0"/>
    <w:rsid w:val="001B311E"/>
    <w:rsid w:val="001B3322"/>
    <w:rsid w:val="001B38F4"/>
    <w:rsid w:val="001B3DE2"/>
    <w:rsid w:val="001B425F"/>
    <w:rsid w:val="001B47EE"/>
    <w:rsid w:val="001B4964"/>
    <w:rsid w:val="001B4A8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0B39"/>
    <w:rsid w:val="001C1D32"/>
    <w:rsid w:val="001C2914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3EC"/>
    <w:rsid w:val="001C45BE"/>
    <w:rsid w:val="001C47B3"/>
    <w:rsid w:val="001C4880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679"/>
    <w:rsid w:val="001C77BB"/>
    <w:rsid w:val="001C7BB2"/>
    <w:rsid w:val="001C7BD1"/>
    <w:rsid w:val="001C7F07"/>
    <w:rsid w:val="001C7F83"/>
    <w:rsid w:val="001D039F"/>
    <w:rsid w:val="001D092C"/>
    <w:rsid w:val="001D0C7D"/>
    <w:rsid w:val="001D0E1A"/>
    <w:rsid w:val="001D1845"/>
    <w:rsid w:val="001D19D7"/>
    <w:rsid w:val="001D1B59"/>
    <w:rsid w:val="001D1F4D"/>
    <w:rsid w:val="001D2003"/>
    <w:rsid w:val="001D2602"/>
    <w:rsid w:val="001D2662"/>
    <w:rsid w:val="001D2B9A"/>
    <w:rsid w:val="001D36B8"/>
    <w:rsid w:val="001D3DAA"/>
    <w:rsid w:val="001D3EA1"/>
    <w:rsid w:val="001D411E"/>
    <w:rsid w:val="001D412F"/>
    <w:rsid w:val="001D443D"/>
    <w:rsid w:val="001D5157"/>
    <w:rsid w:val="001D5236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25D"/>
    <w:rsid w:val="001D75F4"/>
    <w:rsid w:val="001D77C8"/>
    <w:rsid w:val="001D7987"/>
    <w:rsid w:val="001D7D11"/>
    <w:rsid w:val="001E0092"/>
    <w:rsid w:val="001E02E7"/>
    <w:rsid w:val="001E17BE"/>
    <w:rsid w:val="001E1C62"/>
    <w:rsid w:val="001E1DDF"/>
    <w:rsid w:val="001E1FBF"/>
    <w:rsid w:val="001E1FF4"/>
    <w:rsid w:val="001E2110"/>
    <w:rsid w:val="001E25D3"/>
    <w:rsid w:val="001E2667"/>
    <w:rsid w:val="001E28ED"/>
    <w:rsid w:val="001E2927"/>
    <w:rsid w:val="001E2EB5"/>
    <w:rsid w:val="001E3BBB"/>
    <w:rsid w:val="001E3DA9"/>
    <w:rsid w:val="001E3E46"/>
    <w:rsid w:val="001E481E"/>
    <w:rsid w:val="001E4E82"/>
    <w:rsid w:val="001E5B36"/>
    <w:rsid w:val="001E5C61"/>
    <w:rsid w:val="001E60EA"/>
    <w:rsid w:val="001E6660"/>
    <w:rsid w:val="001E671F"/>
    <w:rsid w:val="001E691D"/>
    <w:rsid w:val="001E6A6A"/>
    <w:rsid w:val="001E6CBE"/>
    <w:rsid w:val="001E6F43"/>
    <w:rsid w:val="001E6FDA"/>
    <w:rsid w:val="001E746C"/>
    <w:rsid w:val="001E785F"/>
    <w:rsid w:val="001F0087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1F7C63"/>
    <w:rsid w:val="00200E60"/>
    <w:rsid w:val="00200FCD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A4C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38C"/>
    <w:rsid w:val="0021650F"/>
    <w:rsid w:val="00216A55"/>
    <w:rsid w:val="00216C10"/>
    <w:rsid w:val="002179D3"/>
    <w:rsid w:val="00220BBB"/>
    <w:rsid w:val="00220D48"/>
    <w:rsid w:val="00220EC8"/>
    <w:rsid w:val="002211A6"/>
    <w:rsid w:val="002214DB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CA2"/>
    <w:rsid w:val="00223F8D"/>
    <w:rsid w:val="0022466F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74"/>
    <w:rsid w:val="00227191"/>
    <w:rsid w:val="0022746E"/>
    <w:rsid w:val="00227751"/>
    <w:rsid w:val="00227A30"/>
    <w:rsid w:val="00227BAE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27"/>
    <w:rsid w:val="00233861"/>
    <w:rsid w:val="002338E9"/>
    <w:rsid w:val="002339A5"/>
    <w:rsid w:val="00233D8F"/>
    <w:rsid w:val="00233E42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885"/>
    <w:rsid w:val="00243CF1"/>
    <w:rsid w:val="00243E96"/>
    <w:rsid w:val="00244262"/>
    <w:rsid w:val="00244456"/>
    <w:rsid w:val="002446A2"/>
    <w:rsid w:val="00244CC1"/>
    <w:rsid w:val="00244D7D"/>
    <w:rsid w:val="00244E79"/>
    <w:rsid w:val="00245037"/>
    <w:rsid w:val="00245594"/>
    <w:rsid w:val="002455BA"/>
    <w:rsid w:val="00245B76"/>
    <w:rsid w:val="00245F5F"/>
    <w:rsid w:val="00246027"/>
    <w:rsid w:val="002468FB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824"/>
    <w:rsid w:val="00252910"/>
    <w:rsid w:val="002529E6"/>
    <w:rsid w:val="00252E66"/>
    <w:rsid w:val="002531EA"/>
    <w:rsid w:val="00253394"/>
    <w:rsid w:val="00253487"/>
    <w:rsid w:val="00253C17"/>
    <w:rsid w:val="00253EE7"/>
    <w:rsid w:val="002541C3"/>
    <w:rsid w:val="002547E3"/>
    <w:rsid w:val="00254830"/>
    <w:rsid w:val="00254AB2"/>
    <w:rsid w:val="00254B7F"/>
    <w:rsid w:val="00254FBD"/>
    <w:rsid w:val="00255175"/>
    <w:rsid w:val="0025535F"/>
    <w:rsid w:val="00255EEE"/>
    <w:rsid w:val="00256088"/>
    <w:rsid w:val="00256113"/>
    <w:rsid w:val="0025644F"/>
    <w:rsid w:val="002567B2"/>
    <w:rsid w:val="00256909"/>
    <w:rsid w:val="00256D70"/>
    <w:rsid w:val="002570D4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6A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54F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414"/>
    <w:rsid w:val="00267D6D"/>
    <w:rsid w:val="002706C3"/>
    <w:rsid w:val="00270719"/>
    <w:rsid w:val="00271503"/>
    <w:rsid w:val="00271C58"/>
    <w:rsid w:val="00271CFB"/>
    <w:rsid w:val="0027225B"/>
    <w:rsid w:val="00272512"/>
    <w:rsid w:val="00272837"/>
    <w:rsid w:val="00272CEB"/>
    <w:rsid w:val="00272E4B"/>
    <w:rsid w:val="002732F6"/>
    <w:rsid w:val="002733B4"/>
    <w:rsid w:val="002739C4"/>
    <w:rsid w:val="00273A05"/>
    <w:rsid w:val="002740E7"/>
    <w:rsid w:val="00274300"/>
    <w:rsid w:val="0027443D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B2A"/>
    <w:rsid w:val="00277EA0"/>
    <w:rsid w:val="00277F74"/>
    <w:rsid w:val="00280025"/>
    <w:rsid w:val="00280EE9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22"/>
    <w:rsid w:val="00283C49"/>
    <w:rsid w:val="00284175"/>
    <w:rsid w:val="00284297"/>
    <w:rsid w:val="002845A4"/>
    <w:rsid w:val="002846A8"/>
    <w:rsid w:val="00284CFB"/>
    <w:rsid w:val="0028505C"/>
    <w:rsid w:val="00285186"/>
    <w:rsid w:val="0028648D"/>
    <w:rsid w:val="00286791"/>
    <w:rsid w:val="0028689D"/>
    <w:rsid w:val="00286B0B"/>
    <w:rsid w:val="00286B20"/>
    <w:rsid w:val="00286DB9"/>
    <w:rsid w:val="00286E94"/>
    <w:rsid w:val="002871E7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5D9C"/>
    <w:rsid w:val="00296458"/>
    <w:rsid w:val="0029659B"/>
    <w:rsid w:val="002967FE"/>
    <w:rsid w:val="00297426"/>
    <w:rsid w:val="002975E4"/>
    <w:rsid w:val="0029787F"/>
    <w:rsid w:val="002A036C"/>
    <w:rsid w:val="002A075C"/>
    <w:rsid w:val="002A0DA4"/>
    <w:rsid w:val="002A0EFD"/>
    <w:rsid w:val="002A1B16"/>
    <w:rsid w:val="002A1D29"/>
    <w:rsid w:val="002A3611"/>
    <w:rsid w:val="002A3853"/>
    <w:rsid w:val="002A3AD9"/>
    <w:rsid w:val="002A3BB3"/>
    <w:rsid w:val="002A3CE3"/>
    <w:rsid w:val="002A3DE0"/>
    <w:rsid w:val="002A470A"/>
    <w:rsid w:val="002A4760"/>
    <w:rsid w:val="002A495C"/>
    <w:rsid w:val="002A4C19"/>
    <w:rsid w:val="002A507F"/>
    <w:rsid w:val="002A528B"/>
    <w:rsid w:val="002A52B2"/>
    <w:rsid w:val="002A5C33"/>
    <w:rsid w:val="002A5DA6"/>
    <w:rsid w:val="002A6008"/>
    <w:rsid w:val="002A60D1"/>
    <w:rsid w:val="002A68C4"/>
    <w:rsid w:val="002A6A25"/>
    <w:rsid w:val="002A713A"/>
    <w:rsid w:val="002A7557"/>
    <w:rsid w:val="002A7937"/>
    <w:rsid w:val="002A7956"/>
    <w:rsid w:val="002A7BBD"/>
    <w:rsid w:val="002A7CDC"/>
    <w:rsid w:val="002A7E82"/>
    <w:rsid w:val="002B0644"/>
    <w:rsid w:val="002B084A"/>
    <w:rsid w:val="002B2309"/>
    <w:rsid w:val="002B2E13"/>
    <w:rsid w:val="002B3362"/>
    <w:rsid w:val="002B350B"/>
    <w:rsid w:val="002B3544"/>
    <w:rsid w:val="002B35A3"/>
    <w:rsid w:val="002B3AE4"/>
    <w:rsid w:val="002B41FC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CF9"/>
    <w:rsid w:val="002B5DC1"/>
    <w:rsid w:val="002B5ED0"/>
    <w:rsid w:val="002B6782"/>
    <w:rsid w:val="002B68A0"/>
    <w:rsid w:val="002B6E0B"/>
    <w:rsid w:val="002B7428"/>
    <w:rsid w:val="002B7712"/>
    <w:rsid w:val="002B7782"/>
    <w:rsid w:val="002B7836"/>
    <w:rsid w:val="002B7BC8"/>
    <w:rsid w:val="002C0578"/>
    <w:rsid w:val="002C14BC"/>
    <w:rsid w:val="002C1A01"/>
    <w:rsid w:val="002C1FD1"/>
    <w:rsid w:val="002C206A"/>
    <w:rsid w:val="002C235A"/>
    <w:rsid w:val="002C27CF"/>
    <w:rsid w:val="002C397A"/>
    <w:rsid w:val="002C4257"/>
    <w:rsid w:val="002C42CA"/>
    <w:rsid w:val="002C43E4"/>
    <w:rsid w:val="002C4AD9"/>
    <w:rsid w:val="002C4B2F"/>
    <w:rsid w:val="002C4D0A"/>
    <w:rsid w:val="002C4F59"/>
    <w:rsid w:val="002C5003"/>
    <w:rsid w:val="002C52E4"/>
    <w:rsid w:val="002C5350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C7A64"/>
    <w:rsid w:val="002D03A6"/>
    <w:rsid w:val="002D0B6D"/>
    <w:rsid w:val="002D0BB7"/>
    <w:rsid w:val="002D143C"/>
    <w:rsid w:val="002D14EB"/>
    <w:rsid w:val="002D16EA"/>
    <w:rsid w:val="002D189E"/>
    <w:rsid w:val="002D1FE6"/>
    <w:rsid w:val="002D24A4"/>
    <w:rsid w:val="002D24B3"/>
    <w:rsid w:val="002D26B6"/>
    <w:rsid w:val="002D273E"/>
    <w:rsid w:val="002D28AA"/>
    <w:rsid w:val="002D292C"/>
    <w:rsid w:val="002D2EFF"/>
    <w:rsid w:val="002D3650"/>
    <w:rsid w:val="002D3896"/>
    <w:rsid w:val="002D3B82"/>
    <w:rsid w:val="002D3D3F"/>
    <w:rsid w:val="002D3F19"/>
    <w:rsid w:val="002D40B2"/>
    <w:rsid w:val="002D42F8"/>
    <w:rsid w:val="002D44F4"/>
    <w:rsid w:val="002D4F05"/>
    <w:rsid w:val="002D50A7"/>
    <w:rsid w:val="002D53BA"/>
    <w:rsid w:val="002D57AB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96D"/>
    <w:rsid w:val="002E0A68"/>
    <w:rsid w:val="002E0C0A"/>
    <w:rsid w:val="002E0F1D"/>
    <w:rsid w:val="002E135B"/>
    <w:rsid w:val="002E1837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4D7D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381B"/>
    <w:rsid w:val="002F480C"/>
    <w:rsid w:val="002F4B44"/>
    <w:rsid w:val="002F5195"/>
    <w:rsid w:val="002F5FA0"/>
    <w:rsid w:val="002F615A"/>
    <w:rsid w:val="002F6471"/>
    <w:rsid w:val="002F667F"/>
    <w:rsid w:val="002F6AB0"/>
    <w:rsid w:val="002F6CCD"/>
    <w:rsid w:val="002F6DFB"/>
    <w:rsid w:val="00300818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6C6F"/>
    <w:rsid w:val="0030735F"/>
    <w:rsid w:val="003073B9"/>
    <w:rsid w:val="003074EF"/>
    <w:rsid w:val="00307765"/>
    <w:rsid w:val="003079F4"/>
    <w:rsid w:val="00307C1E"/>
    <w:rsid w:val="00307EBB"/>
    <w:rsid w:val="003107DE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501"/>
    <w:rsid w:val="00321A4A"/>
    <w:rsid w:val="00321BAE"/>
    <w:rsid w:val="00322476"/>
    <w:rsid w:val="00322AC8"/>
    <w:rsid w:val="00322B4D"/>
    <w:rsid w:val="00322BC6"/>
    <w:rsid w:val="003231D8"/>
    <w:rsid w:val="00323660"/>
    <w:rsid w:val="00323A33"/>
    <w:rsid w:val="00324274"/>
    <w:rsid w:val="00324DE2"/>
    <w:rsid w:val="00324E7E"/>
    <w:rsid w:val="00325570"/>
    <w:rsid w:val="00325AA8"/>
    <w:rsid w:val="0032603B"/>
    <w:rsid w:val="00326165"/>
    <w:rsid w:val="0032636F"/>
    <w:rsid w:val="003263F7"/>
    <w:rsid w:val="00326B63"/>
    <w:rsid w:val="00326E6E"/>
    <w:rsid w:val="00326E75"/>
    <w:rsid w:val="0032717C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7CD"/>
    <w:rsid w:val="0033287D"/>
    <w:rsid w:val="003329E4"/>
    <w:rsid w:val="0033341D"/>
    <w:rsid w:val="00333448"/>
    <w:rsid w:val="003336CE"/>
    <w:rsid w:val="0033385B"/>
    <w:rsid w:val="00333C57"/>
    <w:rsid w:val="0033407F"/>
    <w:rsid w:val="003342E5"/>
    <w:rsid w:val="00334A33"/>
    <w:rsid w:val="00334C71"/>
    <w:rsid w:val="00334E36"/>
    <w:rsid w:val="00335236"/>
    <w:rsid w:val="0033524D"/>
    <w:rsid w:val="0033527E"/>
    <w:rsid w:val="003356A3"/>
    <w:rsid w:val="003356D7"/>
    <w:rsid w:val="003357DA"/>
    <w:rsid w:val="00335920"/>
    <w:rsid w:val="00335B42"/>
    <w:rsid w:val="00335C45"/>
    <w:rsid w:val="00335F0D"/>
    <w:rsid w:val="00336547"/>
    <w:rsid w:val="003366FE"/>
    <w:rsid w:val="00336A09"/>
    <w:rsid w:val="00336C50"/>
    <w:rsid w:val="00336D09"/>
    <w:rsid w:val="00336DCE"/>
    <w:rsid w:val="003376CE"/>
    <w:rsid w:val="00337748"/>
    <w:rsid w:val="003378B4"/>
    <w:rsid w:val="00337A29"/>
    <w:rsid w:val="00337A64"/>
    <w:rsid w:val="00337E06"/>
    <w:rsid w:val="00337F39"/>
    <w:rsid w:val="003401CB"/>
    <w:rsid w:val="00340227"/>
    <w:rsid w:val="00340316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0B1"/>
    <w:rsid w:val="003437D1"/>
    <w:rsid w:val="003437D7"/>
    <w:rsid w:val="00343AB0"/>
    <w:rsid w:val="00343B41"/>
    <w:rsid w:val="00343B55"/>
    <w:rsid w:val="003440B6"/>
    <w:rsid w:val="00344517"/>
    <w:rsid w:val="00345517"/>
    <w:rsid w:val="003456F2"/>
    <w:rsid w:val="00345C80"/>
    <w:rsid w:val="00345F77"/>
    <w:rsid w:val="00346401"/>
    <w:rsid w:val="003467F8"/>
    <w:rsid w:val="00346926"/>
    <w:rsid w:val="003469CB"/>
    <w:rsid w:val="003474C8"/>
    <w:rsid w:val="003475C4"/>
    <w:rsid w:val="00347620"/>
    <w:rsid w:val="00347B7E"/>
    <w:rsid w:val="003504C0"/>
    <w:rsid w:val="0035055C"/>
    <w:rsid w:val="003506A7"/>
    <w:rsid w:val="00350C19"/>
    <w:rsid w:val="00351616"/>
    <w:rsid w:val="0035222B"/>
    <w:rsid w:val="003523F4"/>
    <w:rsid w:val="00353954"/>
    <w:rsid w:val="00353971"/>
    <w:rsid w:val="00353D2B"/>
    <w:rsid w:val="00354C81"/>
    <w:rsid w:val="00355D31"/>
    <w:rsid w:val="00360757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E06"/>
    <w:rsid w:val="00363F0E"/>
    <w:rsid w:val="003643BF"/>
    <w:rsid w:val="00364A48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B60"/>
    <w:rsid w:val="00366ED3"/>
    <w:rsid w:val="00366FAE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C44"/>
    <w:rsid w:val="00372D0F"/>
    <w:rsid w:val="00372D66"/>
    <w:rsid w:val="00373225"/>
    <w:rsid w:val="0037322D"/>
    <w:rsid w:val="00374304"/>
    <w:rsid w:val="003748EE"/>
    <w:rsid w:val="00374AD0"/>
    <w:rsid w:val="003752EF"/>
    <w:rsid w:val="003759F0"/>
    <w:rsid w:val="00375AFC"/>
    <w:rsid w:val="00376035"/>
    <w:rsid w:val="00376630"/>
    <w:rsid w:val="0037690F"/>
    <w:rsid w:val="00376E2C"/>
    <w:rsid w:val="003770A7"/>
    <w:rsid w:val="003772AC"/>
    <w:rsid w:val="00377416"/>
    <w:rsid w:val="003774D1"/>
    <w:rsid w:val="003776BB"/>
    <w:rsid w:val="003801DD"/>
    <w:rsid w:val="003803F8"/>
    <w:rsid w:val="00380532"/>
    <w:rsid w:val="00381337"/>
    <w:rsid w:val="0038177E"/>
    <w:rsid w:val="003818E7"/>
    <w:rsid w:val="00381907"/>
    <w:rsid w:val="00381AE4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B1F"/>
    <w:rsid w:val="00390C20"/>
    <w:rsid w:val="00390F43"/>
    <w:rsid w:val="0039151F"/>
    <w:rsid w:val="00391871"/>
    <w:rsid w:val="003918F0"/>
    <w:rsid w:val="00391AE3"/>
    <w:rsid w:val="00391EDF"/>
    <w:rsid w:val="00392B05"/>
    <w:rsid w:val="003936F7"/>
    <w:rsid w:val="0039386A"/>
    <w:rsid w:val="00393DE9"/>
    <w:rsid w:val="0039400B"/>
    <w:rsid w:val="0039460C"/>
    <w:rsid w:val="003947E7"/>
    <w:rsid w:val="0039485E"/>
    <w:rsid w:val="003949EB"/>
    <w:rsid w:val="00394A17"/>
    <w:rsid w:val="00394CE3"/>
    <w:rsid w:val="00394D3C"/>
    <w:rsid w:val="003955FC"/>
    <w:rsid w:val="00395609"/>
    <w:rsid w:val="00395836"/>
    <w:rsid w:val="00395907"/>
    <w:rsid w:val="00395DAD"/>
    <w:rsid w:val="0039642E"/>
    <w:rsid w:val="003966CD"/>
    <w:rsid w:val="0039688A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47"/>
    <w:rsid w:val="003A028C"/>
    <w:rsid w:val="003A0650"/>
    <w:rsid w:val="003A07F2"/>
    <w:rsid w:val="003A0DE5"/>
    <w:rsid w:val="003A104E"/>
    <w:rsid w:val="003A1424"/>
    <w:rsid w:val="003A1450"/>
    <w:rsid w:val="003A1526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D05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1D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6E0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4DD4"/>
    <w:rsid w:val="003B5273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DBA"/>
    <w:rsid w:val="003C2FE0"/>
    <w:rsid w:val="003C342D"/>
    <w:rsid w:val="003C3788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AB1"/>
    <w:rsid w:val="003C6EAA"/>
    <w:rsid w:val="003C759B"/>
    <w:rsid w:val="003C75D8"/>
    <w:rsid w:val="003C7A9B"/>
    <w:rsid w:val="003C7CC7"/>
    <w:rsid w:val="003C7D3E"/>
    <w:rsid w:val="003D04CB"/>
    <w:rsid w:val="003D091E"/>
    <w:rsid w:val="003D0BDA"/>
    <w:rsid w:val="003D0C06"/>
    <w:rsid w:val="003D0E03"/>
    <w:rsid w:val="003D1335"/>
    <w:rsid w:val="003D1E69"/>
    <w:rsid w:val="003D20B6"/>
    <w:rsid w:val="003D26F1"/>
    <w:rsid w:val="003D28E6"/>
    <w:rsid w:val="003D28F0"/>
    <w:rsid w:val="003D2AEA"/>
    <w:rsid w:val="003D391F"/>
    <w:rsid w:val="003D3B95"/>
    <w:rsid w:val="003D3D50"/>
    <w:rsid w:val="003D46BA"/>
    <w:rsid w:val="003D49DA"/>
    <w:rsid w:val="003D4DBE"/>
    <w:rsid w:val="003D58C3"/>
    <w:rsid w:val="003D5C41"/>
    <w:rsid w:val="003D63A9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2D5"/>
    <w:rsid w:val="003E436E"/>
    <w:rsid w:val="003E4B74"/>
    <w:rsid w:val="003E4CEB"/>
    <w:rsid w:val="003E5156"/>
    <w:rsid w:val="003E583B"/>
    <w:rsid w:val="003E5E1B"/>
    <w:rsid w:val="003E6026"/>
    <w:rsid w:val="003E62AA"/>
    <w:rsid w:val="003E6879"/>
    <w:rsid w:val="003E6ED7"/>
    <w:rsid w:val="003E76D0"/>
    <w:rsid w:val="003E76FE"/>
    <w:rsid w:val="003E78C2"/>
    <w:rsid w:val="003E7BF3"/>
    <w:rsid w:val="003F022E"/>
    <w:rsid w:val="003F059B"/>
    <w:rsid w:val="003F0DD0"/>
    <w:rsid w:val="003F0F49"/>
    <w:rsid w:val="003F1123"/>
    <w:rsid w:val="003F1678"/>
    <w:rsid w:val="003F1A36"/>
    <w:rsid w:val="003F1AC7"/>
    <w:rsid w:val="003F1AD3"/>
    <w:rsid w:val="003F1DEB"/>
    <w:rsid w:val="003F22D6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7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533"/>
    <w:rsid w:val="00405672"/>
    <w:rsid w:val="00405C17"/>
    <w:rsid w:val="0040600C"/>
    <w:rsid w:val="0040603D"/>
    <w:rsid w:val="004061C8"/>
    <w:rsid w:val="004062AA"/>
    <w:rsid w:val="00406430"/>
    <w:rsid w:val="004065DB"/>
    <w:rsid w:val="00406624"/>
    <w:rsid w:val="004066F7"/>
    <w:rsid w:val="00407612"/>
    <w:rsid w:val="004076BB"/>
    <w:rsid w:val="00410244"/>
    <w:rsid w:val="00410473"/>
    <w:rsid w:val="00410502"/>
    <w:rsid w:val="004109EE"/>
    <w:rsid w:val="00410A44"/>
    <w:rsid w:val="00410BBE"/>
    <w:rsid w:val="00410CA4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5C26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46C"/>
    <w:rsid w:val="0042162D"/>
    <w:rsid w:val="00421E92"/>
    <w:rsid w:val="00421F1D"/>
    <w:rsid w:val="0042203F"/>
    <w:rsid w:val="00422346"/>
    <w:rsid w:val="00422B30"/>
    <w:rsid w:val="00422B42"/>
    <w:rsid w:val="00422C02"/>
    <w:rsid w:val="004231A4"/>
    <w:rsid w:val="004232F9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948"/>
    <w:rsid w:val="00442C56"/>
    <w:rsid w:val="004431E5"/>
    <w:rsid w:val="004432FA"/>
    <w:rsid w:val="00443944"/>
    <w:rsid w:val="00443AC1"/>
    <w:rsid w:val="00443F44"/>
    <w:rsid w:val="0044419D"/>
    <w:rsid w:val="00444350"/>
    <w:rsid w:val="0044467A"/>
    <w:rsid w:val="00444871"/>
    <w:rsid w:val="00445427"/>
    <w:rsid w:val="00445F60"/>
    <w:rsid w:val="00446221"/>
    <w:rsid w:val="00446AD9"/>
    <w:rsid w:val="00446C89"/>
    <w:rsid w:val="00446D0D"/>
    <w:rsid w:val="00446D43"/>
    <w:rsid w:val="00446DF2"/>
    <w:rsid w:val="00446E26"/>
    <w:rsid w:val="00446F39"/>
    <w:rsid w:val="004470D1"/>
    <w:rsid w:val="0044741D"/>
    <w:rsid w:val="004475CE"/>
    <w:rsid w:val="00447710"/>
    <w:rsid w:val="00447937"/>
    <w:rsid w:val="00447E49"/>
    <w:rsid w:val="00447EDA"/>
    <w:rsid w:val="00450074"/>
    <w:rsid w:val="0045023D"/>
    <w:rsid w:val="0045034C"/>
    <w:rsid w:val="004505BE"/>
    <w:rsid w:val="00450669"/>
    <w:rsid w:val="00450F82"/>
    <w:rsid w:val="004513A3"/>
    <w:rsid w:val="004513F0"/>
    <w:rsid w:val="00451A3E"/>
    <w:rsid w:val="00451B11"/>
    <w:rsid w:val="00451C6A"/>
    <w:rsid w:val="00451D10"/>
    <w:rsid w:val="004521B6"/>
    <w:rsid w:val="0045229A"/>
    <w:rsid w:val="004524C0"/>
    <w:rsid w:val="00452B6C"/>
    <w:rsid w:val="00452BEE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5074"/>
    <w:rsid w:val="00455B6A"/>
    <w:rsid w:val="0045605C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57FAC"/>
    <w:rsid w:val="0046043C"/>
    <w:rsid w:val="00460742"/>
    <w:rsid w:val="00460AA3"/>
    <w:rsid w:val="00460F08"/>
    <w:rsid w:val="00461020"/>
    <w:rsid w:val="00461131"/>
    <w:rsid w:val="004617B6"/>
    <w:rsid w:val="004617FA"/>
    <w:rsid w:val="004618CC"/>
    <w:rsid w:val="00461F69"/>
    <w:rsid w:val="00462561"/>
    <w:rsid w:val="00462963"/>
    <w:rsid w:val="00462B1E"/>
    <w:rsid w:val="00462BE0"/>
    <w:rsid w:val="00462CA4"/>
    <w:rsid w:val="00462DE7"/>
    <w:rsid w:val="004630CB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644"/>
    <w:rsid w:val="004666D8"/>
    <w:rsid w:val="004667D6"/>
    <w:rsid w:val="00466993"/>
    <w:rsid w:val="00466AE0"/>
    <w:rsid w:val="00466C65"/>
    <w:rsid w:val="00466DE8"/>
    <w:rsid w:val="004674E3"/>
    <w:rsid w:val="00467852"/>
    <w:rsid w:val="00467BEA"/>
    <w:rsid w:val="00467D34"/>
    <w:rsid w:val="00470396"/>
    <w:rsid w:val="004713D7"/>
    <w:rsid w:val="00471405"/>
    <w:rsid w:val="004716F3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79A"/>
    <w:rsid w:val="00475941"/>
    <w:rsid w:val="004766E6"/>
    <w:rsid w:val="004768AA"/>
    <w:rsid w:val="00476FBB"/>
    <w:rsid w:val="00477127"/>
    <w:rsid w:val="00477232"/>
    <w:rsid w:val="004772D6"/>
    <w:rsid w:val="004773F5"/>
    <w:rsid w:val="00477481"/>
    <w:rsid w:val="00477DCB"/>
    <w:rsid w:val="00480041"/>
    <w:rsid w:val="00480161"/>
    <w:rsid w:val="00480270"/>
    <w:rsid w:val="00480533"/>
    <w:rsid w:val="00480787"/>
    <w:rsid w:val="004808E8"/>
    <w:rsid w:val="00481734"/>
    <w:rsid w:val="00481EB7"/>
    <w:rsid w:val="00482485"/>
    <w:rsid w:val="0048262D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41E"/>
    <w:rsid w:val="00486BD3"/>
    <w:rsid w:val="00486F09"/>
    <w:rsid w:val="00487320"/>
    <w:rsid w:val="00487358"/>
    <w:rsid w:val="00487790"/>
    <w:rsid w:val="00487CB3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6C7"/>
    <w:rsid w:val="00496705"/>
    <w:rsid w:val="004968D9"/>
    <w:rsid w:val="00496F5C"/>
    <w:rsid w:val="00496F9C"/>
    <w:rsid w:val="00497277"/>
    <w:rsid w:val="00497481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137"/>
    <w:rsid w:val="004A13A5"/>
    <w:rsid w:val="004A1575"/>
    <w:rsid w:val="004A15F3"/>
    <w:rsid w:val="004A1C8C"/>
    <w:rsid w:val="004A289A"/>
    <w:rsid w:val="004A2C80"/>
    <w:rsid w:val="004A38FD"/>
    <w:rsid w:val="004A3A52"/>
    <w:rsid w:val="004A3AE1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3BA"/>
    <w:rsid w:val="004B0681"/>
    <w:rsid w:val="004B0A89"/>
    <w:rsid w:val="004B0DE4"/>
    <w:rsid w:val="004B0DEB"/>
    <w:rsid w:val="004B10CF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46A"/>
    <w:rsid w:val="004B35BD"/>
    <w:rsid w:val="004B4029"/>
    <w:rsid w:val="004B4276"/>
    <w:rsid w:val="004B4D08"/>
    <w:rsid w:val="004B4E73"/>
    <w:rsid w:val="004B5165"/>
    <w:rsid w:val="004B5D82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1D2B"/>
    <w:rsid w:val="004C26C4"/>
    <w:rsid w:val="004C2958"/>
    <w:rsid w:val="004C2C7C"/>
    <w:rsid w:val="004C2CDC"/>
    <w:rsid w:val="004C2F46"/>
    <w:rsid w:val="004C3206"/>
    <w:rsid w:val="004C3280"/>
    <w:rsid w:val="004C3606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D9A"/>
    <w:rsid w:val="004C6DA2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0"/>
    <w:rsid w:val="004D3BBC"/>
    <w:rsid w:val="004D3FFE"/>
    <w:rsid w:val="004D4A3E"/>
    <w:rsid w:val="004D4B64"/>
    <w:rsid w:val="004D50B9"/>
    <w:rsid w:val="004D54B3"/>
    <w:rsid w:val="004D5646"/>
    <w:rsid w:val="004D5C14"/>
    <w:rsid w:val="004D5E5F"/>
    <w:rsid w:val="004D63B9"/>
    <w:rsid w:val="004D63EB"/>
    <w:rsid w:val="004D6C49"/>
    <w:rsid w:val="004D70E4"/>
    <w:rsid w:val="004D76B7"/>
    <w:rsid w:val="004D7774"/>
    <w:rsid w:val="004D7A4D"/>
    <w:rsid w:val="004D7E91"/>
    <w:rsid w:val="004E12CC"/>
    <w:rsid w:val="004E15A7"/>
    <w:rsid w:val="004E1C92"/>
    <w:rsid w:val="004E1F00"/>
    <w:rsid w:val="004E244C"/>
    <w:rsid w:val="004E2587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2DD"/>
    <w:rsid w:val="004F331E"/>
    <w:rsid w:val="004F3487"/>
    <w:rsid w:val="004F3B65"/>
    <w:rsid w:val="004F3DF2"/>
    <w:rsid w:val="004F45A5"/>
    <w:rsid w:val="004F45F4"/>
    <w:rsid w:val="004F46B1"/>
    <w:rsid w:val="004F49A1"/>
    <w:rsid w:val="004F52B9"/>
    <w:rsid w:val="004F5479"/>
    <w:rsid w:val="004F5ED5"/>
    <w:rsid w:val="004F6090"/>
    <w:rsid w:val="004F640C"/>
    <w:rsid w:val="004F6526"/>
    <w:rsid w:val="004F66EC"/>
    <w:rsid w:val="004F6BD4"/>
    <w:rsid w:val="004F70EA"/>
    <w:rsid w:val="004F7491"/>
    <w:rsid w:val="004F77D9"/>
    <w:rsid w:val="004F7CA7"/>
    <w:rsid w:val="004F7F6F"/>
    <w:rsid w:val="00500099"/>
    <w:rsid w:val="00500179"/>
    <w:rsid w:val="0050032E"/>
    <w:rsid w:val="0050115C"/>
    <w:rsid w:val="0050141A"/>
    <w:rsid w:val="0050181B"/>
    <w:rsid w:val="0050194D"/>
    <w:rsid w:val="00501A06"/>
    <w:rsid w:val="00501B79"/>
    <w:rsid w:val="00502206"/>
    <w:rsid w:val="005024BC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69D"/>
    <w:rsid w:val="00507904"/>
    <w:rsid w:val="00507D10"/>
    <w:rsid w:val="00507DB2"/>
    <w:rsid w:val="0051001D"/>
    <w:rsid w:val="00510365"/>
    <w:rsid w:val="00510FEA"/>
    <w:rsid w:val="00511429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0A"/>
    <w:rsid w:val="00513AFC"/>
    <w:rsid w:val="00513D30"/>
    <w:rsid w:val="005140D0"/>
    <w:rsid w:val="00514579"/>
    <w:rsid w:val="005145DD"/>
    <w:rsid w:val="0051469D"/>
    <w:rsid w:val="0051474B"/>
    <w:rsid w:val="00514754"/>
    <w:rsid w:val="0051513E"/>
    <w:rsid w:val="005158B3"/>
    <w:rsid w:val="00515991"/>
    <w:rsid w:val="0051616C"/>
    <w:rsid w:val="00516287"/>
    <w:rsid w:val="00516475"/>
    <w:rsid w:val="00516655"/>
    <w:rsid w:val="00516C7A"/>
    <w:rsid w:val="00516D26"/>
    <w:rsid w:val="00516FA2"/>
    <w:rsid w:val="00517046"/>
    <w:rsid w:val="0051785C"/>
    <w:rsid w:val="0051787E"/>
    <w:rsid w:val="00517A99"/>
    <w:rsid w:val="00517E27"/>
    <w:rsid w:val="00517E72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5C4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65"/>
    <w:rsid w:val="00524FEA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A9C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2F15"/>
    <w:rsid w:val="0053324A"/>
    <w:rsid w:val="00533836"/>
    <w:rsid w:val="00533EB5"/>
    <w:rsid w:val="00534438"/>
    <w:rsid w:val="0053458B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587"/>
    <w:rsid w:val="00543837"/>
    <w:rsid w:val="00543A21"/>
    <w:rsid w:val="00544164"/>
    <w:rsid w:val="0054425D"/>
    <w:rsid w:val="00544889"/>
    <w:rsid w:val="00545E2A"/>
    <w:rsid w:val="00545E89"/>
    <w:rsid w:val="00546272"/>
    <w:rsid w:val="00546440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063"/>
    <w:rsid w:val="0055251C"/>
    <w:rsid w:val="00552801"/>
    <w:rsid w:val="00552D77"/>
    <w:rsid w:val="00552EFE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0A3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15A1"/>
    <w:rsid w:val="00562138"/>
    <w:rsid w:val="0056219A"/>
    <w:rsid w:val="005625F0"/>
    <w:rsid w:val="00562985"/>
    <w:rsid w:val="00562EDA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2F"/>
    <w:rsid w:val="005766B7"/>
    <w:rsid w:val="00576BE7"/>
    <w:rsid w:val="00576CF2"/>
    <w:rsid w:val="00576CFC"/>
    <w:rsid w:val="00576F85"/>
    <w:rsid w:val="005771A8"/>
    <w:rsid w:val="005771F2"/>
    <w:rsid w:val="00577275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34F"/>
    <w:rsid w:val="00583A6B"/>
    <w:rsid w:val="00583BB1"/>
    <w:rsid w:val="00583BC9"/>
    <w:rsid w:val="00583C58"/>
    <w:rsid w:val="00584F69"/>
    <w:rsid w:val="005858B3"/>
    <w:rsid w:val="00586229"/>
    <w:rsid w:val="0058672C"/>
    <w:rsid w:val="00586D67"/>
    <w:rsid w:val="00586F6E"/>
    <w:rsid w:val="005875D2"/>
    <w:rsid w:val="00587966"/>
    <w:rsid w:val="0059017F"/>
    <w:rsid w:val="0059020B"/>
    <w:rsid w:val="00590327"/>
    <w:rsid w:val="005908E4"/>
    <w:rsid w:val="00590A1E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3D8E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4B4"/>
    <w:rsid w:val="005A19CE"/>
    <w:rsid w:val="005A1CE0"/>
    <w:rsid w:val="005A233B"/>
    <w:rsid w:val="005A2451"/>
    <w:rsid w:val="005A2500"/>
    <w:rsid w:val="005A25F9"/>
    <w:rsid w:val="005A2731"/>
    <w:rsid w:val="005A2E1F"/>
    <w:rsid w:val="005A36F9"/>
    <w:rsid w:val="005A3B0F"/>
    <w:rsid w:val="005A4090"/>
    <w:rsid w:val="005A40FC"/>
    <w:rsid w:val="005A41BB"/>
    <w:rsid w:val="005A4E9D"/>
    <w:rsid w:val="005A53DB"/>
    <w:rsid w:val="005A6133"/>
    <w:rsid w:val="005A61E6"/>
    <w:rsid w:val="005A62D5"/>
    <w:rsid w:val="005A63D3"/>
    <w:rsid w:val="005A63D8"/>
    <w:rsid w:val="005A6BFB"/>
    <w:rsid w:val="005A6EEC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472"/>
    <w:rsid w:val="005B307A"/>
    <w:rsid w:val="005B3729"/>
    <w:rsid w:val="005B3A4C"/>
    <w:rsid w:val="005B3AAD"/>
    <w:rsid w:val="005B44AA"/>
    <w:rsid w:val="005B45DF"/>
    <w:rsid w:val="005B45FE"/>
    <w:rsid w:val="005B4E1B"/>
    <w:rsid w:val="005B5005"/>
    <w:rsid w:val="005B5085"/>
    <w:rsid w:val="005B59DB"/>
    <w:rsid w:val="005B5F36"/>
    <w:rsid w:val="005B6563"/>
    <w:rsid w:val="005B6C95"/>
    <w:rsid w:val="005B6E5B"/>
    <w:rsid w:val="005B757A"/>
    <w:rsid w:val="005B7D65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347"/>
    <w:rsid w:val="005C4644"/>
    <w:rsid w:val="005C46B0"/>
    <w:rsid w:val="005C4F39"/>
    <w:rsid w:val="005C5349"/>
    <w:rsid w:val="005C54CA"/>
    <w:rsid w:val="005C5622"/>
    <w:rsid w:val="005C5A2C"/>
    <w:rsid w:val="005C65E7"/>
    <w:rsid w:val="005C6B5B"/>
    <w:rsid w:val="005C7617"/>
    <w:rsid w:val="005C7DA5"/>
    <w:rsid w:val="005D00C8"/>
    <w:rsid w:val="005D010B"/>
    <w:rsid w:val="005D0250"/>
    <w:rsid w:val="005D03C8"/>
    <w:rsid w:val="005D0DA5"/>
    <w:rsid w:val="005D14A3"/>
    <w:rsid w:val="005D159B"/>
    <w:rsid w:val="005D1705"/>
    <w:rsid w:val="005D249C"/>
    <w:rsid w:val="005D253B"/>
    <w:rsid w:val="005D25E7"/>
    <w:rsid w:val="005D2C6F"/>
    <w:rsid w:val="005D312D"/>
    <w:rsid w:val="005D31F3"/>
    <w:rsid w:val="005D349E"/>
    <w:rsid w:val="005D3909"/>
    <w:rsid w:val="005D3AD1"/>
    <w:rsid w:val="005D3F05"/>
    <w:rsid w:val="005D449F"/>
    <w:rsid w:val="005D4956"/>
    <w:rsid w:val="005D4B61"/>
    <w:rsid w:val="005D4CE9"/>
    <w:rsid w:val="005D53A3"/>
    <w:rsid w:val="005D618A"/>
    <w:rsid w:val="005D64EC"/>
    <w:rsid w:val="005D652C"/>
    <w:rsid w:val="005D6616"/>
    <w:rsid w:val="005D6CE7"/>
    <w:rsid w:val="005D7049"/>
    <w:rsid w:val="005D7106"/>
    <w:rsid w:val="005D7177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5DD"/>
    <w:rsid w:val="005E1B09"/>
    <w:rsid w:val="005E1B69"/>
    <w:rsid w:val="005E22BF"/>
    <w:rsid w:val="005E249C"/>
    <w:rsid w:val="005E24BC"/>
    <w:rsid w:val="005E26AB"/>
    <w:rsid w:val="005E26BF"/>
    <w:rsid w:val="005E29B6"/>
    <w:rsid w:val="005E2DBF"/>
    <w:rsid w:val="005E2F98"/>
    <w:rsid w:val="005E32C8"/>
    <w:rsid w:val="005E32CC"/>
    <w:rsid w:val="005E3339"/>
    <w:rsid w:val="005E3417"/>
    <w:rsid w:val="005E3520"/>
    <w:rsid w:val="005E356F"/>
    <w:rsid w:val="005E3832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22"/>
    <w:rsid w:val="005F0AB5"/>
    <w:rsid w:val="005F0D97"/>
    <w:rsid w:val="005F0E47"/>
    <w:rsid w:val="005F0E5F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FBA"/>
    <w:rsid w:val="005F404F"/>
    <w:rsid w:val="005F4463"/>
    <w:rsid w:val="005F495B"/>
    <w:rsid w:val="005F4C4A"/>
    <w:rsid w:val="005F4D54"/>
    <w:rsid w:val="005F4E7E"/>
    <w:rsid w:val="005F50E5"/>
    <w:rsid w:val="005F5161"/>
    <w:rsid w:val="005F538F"/>
    <w:rsid w:val="005F546C"/>
    <w:rsid w:val="005F5763"/>
    <w:rsid w:val="005F5C74"/>
    <w:rsid w:val="005F6541"/>
    <w:rsid w:val="005F68B0"/>
    <w:rsid w:val="005F68D1"/>
    <w:rsid w:val="005F6BB3"/>
    <w:rsid w:val="005F7450"/>
    <w:rsid w:val="005F75D6"/>
    <w:rsid w:val="006000A2"/>
    <w:rsid w:val="006003A2"/>
    <w:rsid w:val="00600854"/>
    <w:rsid w:val="00601023"/>
    <w:rsid w:val="00601310"/>
    <w:rsid w:val="00601962"/>
    <w:rsid w:val="00601F20"/>
    <w:rsid w:val="00601FA2"/>
    <w:rsid w:val="00602507"/>
    <w:rsid w:val="00602757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3ED"/>
    <w:rsid w:val="006056E7"/>
    <w:rsid w:val="00605AC8"/>
    <w:rsid w:val="00606197"/>
    <w:rsid w:val="0060621E"/>
    <w:rsid w:val="006062E6"/>
    <w:rsid w:val="006063B9"/>
    <w:rsid w:val="00606651"/>
    <w:rsid w:val="006066F9"/>
    <w:rsid w:val="006067C5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226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3797"/>
    <w:rsid w:val="006142CD"/>
    <w:rsid w:val="00614848"/>
    <w:rsid w:val="00614A3D"/>
    <w:rsid w:val="00614C69"/>
    <w:rsid w:val="00614EEB"/>
    <w:rsid w:val="00615141"/>
    <w:rsid w:val="00615177"/>
    <w:rsid w:val="006151BF"/>
    <w:rsid w:val="0061690F"/>
    <w:rsid w:val="00616E5D"/>
    <w:rsid w:val="006171E9"/>
    <w:rsid w:val="00617486"/>
    <w:rsid w:val="00617782"/>
    <w:rsid w:val="006178A7"/>
    <w:rsid w:val="00617A5E"/>
    <w:rsid w:val="00617BA0"/>
    <w:rsid w:val="00617C45"/>
    <w:rsid w:val="006202B1"/>
    <w:rsid w:val="006205DC"/>
    <w:rsid w:val="00620E0A"/>
    <w:rsid w:val="00620EA6"/>
    <w:rsid w:val="006211BA"/>
    <w:rsid w:val="0062121B"/>
    <w:rsid w:val="00621833"/>
    <w:rsid w:val="00621AFA"/>
    <w:rsid w:val="00621B24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4EF"/>
    <w:rsid w:val="00626604"/>
    <w:rsid w:val="00626BDE"/>
    <w:rsid w:val="00626D7D"/>
    <w:rsid w:val="006270E1"/>
    <w:rsid w:val="0062712E"/>
    <w:rsid w:val="006274AD"/>
    <w:rsid w:val="006300FC"/>
    <w:rsid w:val="00630D7F"/>
    <w:rsid w:val="00630DCB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2C"/>
    <w:rsid w:val="00636B8E"/>
    <w:rsid w:val="006371A3"/>
    <w:rsid w:val="006378CE"/>
    <w:rsid w:val="00637A64"/>
    <w:rsid w:val="00637BB7"/>
    <w:rsid w:val="00637EF8"/>
    <w:rsid w:val="00640A5D"/>
    <w:rsid w:val="00640AC1"/>
    <w:rsid w:val="00640C49"/>
    <w:rsid w:val="00640D60"/>
    <w:rsid w:val="006410E4"/>
    <w:rsid w:val="0064169C"/>
    <w:rsid w:val="006418CA"/>
    <w:rsid w:val="00641C4E"/>
    <w:rsid w:val="00641DF3"/>
    <w:rsid w:val="00641EA8"/>
    <w:rsid w:val="00641FBD"/>
    <w:rsid w:val="0064208F"/>
    <w:rsid w:val="006426C9"/>
    <w:rsid w:val="006428DD"/>
    <w:rsid w:val="00642B8C"/>
    <w:rsid w:val="00642D1C"/>
    <w:rsid w:val="006433FD"/>
    <w:rsid w:val="006436B5"/>
    <w:rsid w:val="00643947"/>
    <w:rsid w:val="00643D80"/>
    <w:rsid w:val="0064414C"/>
    <w:rsid w:val="006445E5"/>
    <w:rsid w:val="00644633"/>
    <w:rsid w:val="006448BB"/>
    <w:rsid w:val="00644FF9"/>
    <w:rsid w:val="006452B3"/>
    <w:rsid w:val="00645564"/>
    <w:rsid w:val="00645F73"/>
    <w:rsid w:val="00646120"/>
    <w:rsid w:val="006461AE"/>
    <w:rsid w:val="00646A11"/>
    <w:rsid w:val="00647179"/>
    <w:rsid w:val="00647224"/>
    <w:rsid w:val="0064748A"/>
    <w:rsid w:val="00647BE2"/>
    <w:rsid w:val="00647BFE"/>
    <w:rsid w:val="0065006A"/>
    <w:rsid w:val="0065030A"/>
    <w:rsid w:val="006503BF"/>
    <w:rsid w:val="006505B7"/>
    <w:rsid w:val="00650774"/>
    <w:rsid w:val="0065099F"/>
    <w:rsid w:val="00650CAB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577B8"/>
    <w:rsid w:val="006607B9"/>
    <w:rsid w:val="006609EA"/>
    <w:rsid w:val="00661658"/>
    <w:rsid w:val="00661841"/>
    <w:rsid w:val="006627AE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5C3E"/>
    <w:rsid w:val="00666256"/>
    <w:rsid w:val="006664F8"/>
    <w:rsid w:val="0066667E"/>
    <w:rsid w:val="00666AD7"/>
    <w:rsid w:val="00666D9D"/>
    <w:rsid w:val="00667184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6E9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640"/>
    <w:rsid w:val="0067590D"/>
    <w:rsid w:val="006759E1"/>
    <w:rsid w:val="00675D3E"/>
    <w:rsid w:val="00675DBD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2FD4"/>
    <w:rsid w:val="00683552"/>
    <w:rsid w:val="00683618"/>
    <w:rsid w:val="00683EE5"/>
    <w:rsid w:val="00683F6A"/>
    <w:rsid w:val="00683FEC"/>
    <w:rsid w:val="006841FA"/>
    <w:rsid w:val="006842AA"/>
    <w:rsid w:val="0068448B"/>
    <w:rsid w:val="00684A30"/>
    <w:rsid w:val="00684A8F"/>
    <w:rsid w:val="00684C8A"/>
    <w:rsid w:val="006850FF"/>
    <w:rsid w:val="006853E1"/>
    <w:rsid w:val="00685441"/>
    <w:rsid w:val="0068553F"/>
    <w:rsid w:val="006855E0"/>
    <w:rsid w:val="006856A3"/>
    <w:rsid w:val="006864B7"/>
    <w:rsid w:val="00686D46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882"/>
    <w:rsid w:val="00691B4E"/>
    <w:rsid w:val="0069312B"/>
    <w:rsid w:val="00693412"/>
    <w:rsid w:val="0069343D"/>
    <w:rsid w:val="0069376C"/>
    <w:rsid w:val="00693D92"/>
    <w:rsid w:val="00693EE6"/>
    <w:rsid w:val="006945AD"/>
    <w:rsid w:val="00694BA2"/>
    <w:rsid w:val="00695657"/>
    <w:rsid w:val="0069627E"/>
    <w:rsid w:val="0069654E"/>
    <w:rsid w:val="0069696E"/>
    <w:rsid w:val="00696A09"/>
    <w:rsid w:val="00696E73"/>
    <w:rsid w:val="00697826"/>
    <w:rsid w:val="006979B9"/>
    <w:rsid w:val="00697F8E"/>
    <w:rsid w:val="006A024C"/>
    <w:rsid w:val="006A0B67"/>
    <w:rsid w:val="006A0C25"/>
    <w:rsid w:val="006A0CAA"/>
    <w:rsid w:val="006A105C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4"/>
    <w:rsid w:val="006B2C17"/>
    <w:rsid w:val="006B2FEF"/>
    <w:rsid w:val="006B34EB"/>
    <w:rsid w:val="006B36F8"/>
    <w:rsid w:val="006B4A4F"/>
    <w:rsid w:val="006B4EC8"/>
    <w:rsid w:val="006B5407"/>
    <w:rsid w:val="006B543E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6B77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0FBC"/>
    <w:rsid w:val="006C140A"/>
    <w:rsid w:val="006C1437"/>
    <w:rsid w:val="006C1931"/>
    <w:rsid w:val="006C1A40"/>
    <w:rsid w:val="006C1E65"/>
    <w:rsid w:val="006C1F8F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1D4"/>
    <w:rsid w:val="006C6320"/>
    <w:rsid w:val="006C64F8"/>
    <w:rsid w:val="006C66FE"/>
    <w:rsid w:val="006C67DB"/>
    <w:rsid w:val="006C68BE"/>
    <w:rsid w:val="006C6B3E"/>
    <w:rsid w:val="006C6BAA"/>
    <w:rsid w:val="006C79FD"/>
    <w:rsid w:val="006C7AAD"/>
    <w:rsid w:val="006D091D"/>
    <w:rsid w:val="006D1285"/>
    <w:rsid w:val="006D1AD9"/>
    <w:rsid w:val="006D1C20"/>
    <w:rsid w:val="006D1DA3"/>
    <w:rsid w:val="006D2ABC"/>
    <w:rsid w:val="006D2BAC"/>
    <w:rsid w:val="006D2BE3"/>
    <w:rsid w:val="006D2CA8"/>
    <w:rsid w:val="006D2CAB"/>
    <w:rsid w:val="006D2F15"/>
    <w:rsid w:val="006D2FE0"/>
    <w:rsid w:val="006D301D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1CB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142"/>
    <w:rsid w:val="006E25A5"/>
    <w:rsid w:val="006E3138"/>
    <w:rsid w:val="006E38E6"/>
    <w:rsid w:val="006E39A1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32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64A"/>
    <w:rsid w:val="006E6FF8"/>
    <w:rsid w:val="006E7B4D"/>
    <w:rsid w:val="006F05FC"/>
    <w:rsid w:val="006F08B3"/>
    <w:rsid w:val="006F08EE"/>
    <w:rsid w:val="006F1295"/>
    <w:rsid w:val="006F1425"/>
    <w:rsid w:val="006F159B"/>
    <w:rsid w:val="006F15D5"/>
    <w:rsid w:val="006F1761"/>
    <w:rsid w:val="006F1F00"/>
    <w:rsid w:val="006F223A"/>
    <w:rsid w:val="006F2277"/>
    <w:rsid w:val="006F24EB"/>
    <w:rsid w:val="006F26E3"/>
    <w:rsid w:val="006F27E0"/>
    <w:rsid w:val="006F2CF7"/>
    <w:rsid w:val="006F2D5A"/>
    <w:rsid w:val="006F2D90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AF8"/>
    <w:rsid w:val="006F4C50"/>
    <w:rsid w:val="006F4DE3"/>
    <w:rsid w:val="006F513D"/>
    <w:rsid w:val="006F5388"/>
    <w:rsid w:val="006F573F"/>
    <w:rsid w:val="006F5EBC"/>
    <w:rsid w:val="006F6776"/>
    <w:rsid w:val="006F690B"/>
    <w:rsid w:val="006F6B81"/>
    <w:rsid w:val="006F764A"/>
    <w:rsid w:val="006F7919"/>
    <w:rsid w:val="006F7B81"/>
    <w:rsid w:val="00700322"/>
    <w:rsid w:val="00700FB9"/>
    <w:rsid w:val="00700FBF"/>
    <w:rsid w:val="00701377"/>
    <w:rsid w:val="0070144D"/>
    <w:rsid w:val="00702655"/>
    <w:rsid w:val="00702E9C"/>
    <w:rsid w:val="00702FD9"/>
    <w:rsid w:val="00703264"/>
    <w:rsid w:val="007038CD"/>
    <w:rsid w:val="00703DC5"/>
    <w:rsid w:val="00703E7A"/>
    <w:rsid w:val="0070447C"/>
    <w:rsid w:val="007045A5"/>
    <w:rsid w:val="007049EC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06DB"/>
    <w:rsid w:val="007117ED"/>
    <w:rsid w:val="007118D7"/>
    <w:rsid w:val="007119BC"/>
    <w:rsid w:val="00711DA5"/>
    <w:rsid w:val="00711FEC"/>
    <w:rsid w:val="00712007"/>
    <w:rsid w:val="00712289"/>
    <w:rsid w:val="0071232E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9DF"/>
    <w:rsid w:val="00720C23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1EB"/>
    <w:rsid w:val="007243EC"/>
    <w:rsid w:val="00724AAA"/>
    <w:rsid w:val="0072530E"/>
    <w:rsid w:val="00725C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344"/>
    <w:rsid w:val="00732DB9"/>
    <w:rsid w:val="00732DE4"/>
    <w:rsid w:val="00733382"/>
    <w:rsid w:val="00733411"/>
    <w:rsid w:val="0073341C"/>
    <w:rsid w:val="00733B70"/>
    <w:rsid w:val="00733D44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EE6"/>
    <w:rsid w:val="007370A5"/>
    <w:rsid w:val="00737391"/>
    <w:rsid w:val="00737481"/>
    <w:rsid w:val="00740341"/>
    <w:rsid w:val="0074047B"/>
    <w:rsid w:val="007409C8"/>
    <w:rsid w:val="00740AE3"/>
    <w:rsid w:val="00740E2B"/>
    <w:rsid w:val="007411E7"/>
    <w:rsid w:val="007416B0"/>
    <w:rsid w:val="0074196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49A0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D98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2FF7"/>
    <w:rsid w:val="0075367C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23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48"/>
    <w:rsid w:val="0076259F"/>
    <w:rsid w:val="007626D7"/>
    <w:rsid w:val="00762882"/>
    <w:rsid w:val="00762AA9"/>
    <w:rsid w:val="00762F30"/>
    <w:rsid w:val="007632E1"/>
    <w:rsid w:val="00763CEC"/>
    <w:rsid w:val="007644B3"/>
    <w:rsid w:val="00764538"/>
    <w:rsid w:val="007645A6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5A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373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4C3"/>
    <w:rsid w:val="00775501"/>
    <w:rsid w:val="00775931"/>
    <w:rsid w:val="00775A1E"/>
    <w:rsid w:val="00775DA4"/>
    <w:rsid w:val="00775F0B"/>
    <w:rsid w:val="00776542"/>
    <w:rsid w:val="0077659D"/>
    <w:rsid w:val="00776853"/>
    <w:rsid w:val="00776C07"/>
    <w:rsid w:val="007771DF"/>
    <w:rsid w:val="007771FB"/>
    <w:rsid w:val="007774F4"/>
    <w:rsid w:val="00777738"/>
    <w:rsid w:val="00777956"/>
    <w:rsid w:val="00777A41"/>
    <w:rsid w:val="00777C3F"/>
    <w:rsid w:val="00780592"/>
    <w:rsid w:val="0078083D"/>
    <w:rsid w:val="007809A4"/>
    <w:rsid w:val="00780A32"/>
    <w:rsid w:val="00780E54"/>
    <w:rsid w:val="00781337"/>
    <w:rsid w:val="00781542"/>
    <w:rsid w:val="00781628"/>
    <w:rsid w:val="007818B7"/>
    <w:rsid w:val="00781C20"/>
    <w:rsid w:val="00781CA7"/>
    <w:rsid w:val="00781E28"/>
    <w:rsid w:val="00782B31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5C4C"/>
    <w:rsid w:val="0078617E"/>
    <w:rsid w:val="0078625B"/>
    <w:rsid w:val="007863EB"/>
    <w:rsid w:val="0078676E"/>
    <w:rsid w:val="00786A20"/>
    <w:rsid w:val="00786B54"/>
    <w:rsid w:val="0078702A"/>
    <w:rsid w:val="007870D5"/>
    <w:rsid w:val="00787114"/>
    <w:rsid w:val="00787532"/>
    <w:rsid w:val="0078782A"/>
    <w:rsid w:val="0079086A"/>
    <w:rsid w:val="00790941"/>
    <w:rsid w:val="00790F3A"/>
    <w:rsid w:val="00791036"/>
    <w:rsid w:val="00791B96"/>
    <w:rsid w:val="0079293F"/>
    <w:rsid w:val="00793925"/>
    <w:rsid w:val="00793A43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707"/>
    <w:rsid w:val="007967EB"/>
    <w:rsid w:val="007969A0"/>
    <w:rsid w:val="00796BFA"/>
    <w:rsid w:val="00796E1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028"/>
    <w:rsid w:val="007A32D2"/>
    <w:rsid w:val="007A37A2"/>
    <w:rsid w:val="007A38BB"/>
    <w:rsid w:val="007A3933"/>
    <w:rsid w:val="007A3F65"/>
    <w:rsid w:val="007A40F2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6F3D"/>
    <w:rsid w:val="007A73A6"/>
    <w:rsid w:val="007A7A2C"/>
    <w:rsid w:val="007B0625"/>
    <w:rsid w:val="007B0911"/>
    <w:rsid w:val="007B0A27"/>
    <w:rsid w:val="007B0A30"/>
    <w:rsid w:val="007B11F0"/>
    <w:rsid w:val="007B1679"/>
    <w:rsid w:val="007B172A"/>
    <w:rsid w:val="007B19A5"/>
    <w:rsid w:val="007B19BC"/>
    <w:rsid w:val="007B2367"/>
    <w:rsid w:val="007B2690"/>
    <w:rsid w:val="007B3197"/>
    <w:rsid w:val="007B40DA"/>
    <w:rsid w:val="007B4205"/>
    <w:rsid w:val="007B4324"/>
    <w:rsid w:val="007B4867"/>
    <w:rsid w:val="007B4B2B"/>
    <w:rsid w:val="007B4C08"/>
    <w:rsid w:val="007B4EA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4FD9"/>
    <w:rsid w:val="007C5086"/>
    <w:rsid w:val="007C52BC"/>
    <w:rsid w:val="007C584B"/>
    <w:rsid w:val="007C632A"/>
    <w:rsid w:val="007C6375"/>
    <w:rsid w:val="007C645D"/>
    <w:rsid w:val="007C6626"/>
    <w:rsid w:val="007C69BE"/>
    <w:rsid w:val="007C6E11"/>
    <w:rsid w:val="007C6E97"/>
    <w:rsid w:val="007C7625"/>
    <w:rsid w:val="007C7A25"/>
    <w:rsid w:val="007C7A26"/>
    <w:rsid w:val="007D0B09"/>
    <w:rsid w:val="007D0C1A"/>
    <w:rsid w:val="007D0E13"/>
    <w:rsid w:val="007D123C"/>
    <w:rsid w:val="007D1315"/>
    <w:rsid w:val="007D19A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D7AE6"/>
    <w:rsid w:val="007E092D"/>
    <w:rsid w:val="007E0CAB"/>
    <w:rsid w:val="007E121B"/>
    <w:rsid w:val="007E13D4"/>
    <w:rsid w:val="007E14F8"/>
    <w:rsid w:val="007E183E"/>
    <w:rsid w:val="007E1A16"/>
    <w:rsid w:val="007E1F33"/>
    <w:rsid w:val="007E2211"/>
    <w:rsid w:val="007E274B"/>
    <w:rsid w:val="007E34FB"/>
    <w:rsid w:val="007E3931"/>
    <w:rsid w:val="007E41C8"/>
    <w:rsid w:val="007E44BA"/>
    <w:rsid w:val="007E46E8"/>
    <w:rsid w:val="007E4965"/>
    <w:rsid w:val="007E4D91"/>
    <w:rsid w:val="007E4E71"/>
    <w:rsid w:val="007E4FCE"/>
    <w:rsid w:val="007E501D"/>
    <w:rsid w:val="007E519F"/>
    <w:rsid w:val="007E5227"/>
    <w:rsid w:val="007E5867"/>
    <w:rsid w:val="007E63E9"/>
    <w:rsid w:val="007E6B9F"/>
    <w:rsid w:val="007E7006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0CB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BE3"/>
    <w:rsid w:val="007F7C1A"/>
    <w:rsid w:val="007F7D5C"/>
    <w:rsid w:val="007F7E42"/>
    <w:rsid w:val="007F7ED9"/>
    <w:rsid w:val="00800350"/>
    <w:rsid w:val="00800A70"/>
    <w:rsid w:val="00800E10"/>
    <w:rsid w:val="00800F00"/>
    <w:rsid w:val="00801094"/>
    <w:rsid w:val="008014B9"/>
    <w:rsid w:val="008015B5"/>
    <w:rsid w:val="0080172A"/>
    <w:rsid w:val="00802059"/>
    <w:rsid w:val="008021DF"/>
    <w:rsid w:val="00802408"/>
    <w:rsid w:val="0080253C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11"/>
    <w:rsid w:val="00810061"/>
    <w:rsid w:val="008100C9"/>
    <w:rsid w:val="0081025F"/>
    <w:rsid w:val="008110B6"/>
    <w:rsid w:val="008111A2"/>
    <w:rsid w:val="0081124D"/>
    <w:rsid w:val="00811FB5"/>
    <w:rsid w:val="00811FC4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6A2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519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36A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2E2"/>
    <w:rsid w:val="00833392"/>
    <w:rsid w:val="00833777"/>
    <w:rsid w:val="00833A8A"/>
    <w:rsid w:val="00834208"/>
    <w:rsid w:val="00835457"/>
    <w:rsid w:val="00835D9A"/>
    <w:rsid w:val="00836006"/>
    <w:rsid w:val="008362BD"/>
    <w:rsid w:val="00836618"/>
    <w:rsid w:val="00836656"/>
    <w:rsid w:val="008369DC"/>
    <w:rsid w:val="00836C71"/>
    <w:rsid w:val="00836C7F"/>
    <w:rsid w:val="00836D8C"/>
    <w:rsid w:val="00837021"/>
    <w:rsid w:val="00837468"/>
    <w:rsid w:val="008375FE"/>
    <w:rsid w:val="00837648"/>
    <w:rsid w:val="0083791F"/>
    <w:rsid w:val="00837985"/>
    <w:rsid w:val="00837B00"/>
    <w:rsid w:val="00837B23"/>
    <w:rsid w:val="00837D81"/>
    <w:rsid w:val="00837D95"/>
    <w:rsid w:val="008400AC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F2"/>
    <w:rsid w:val="0084267F"/>
    <w:rsid w:val="008426FF"/>
    <w:rsid w:val="00842A4A"/>
    <w:rsid w:val="00842A54"/>
    <w:rsid w:val="0084302E"/>
    <w:rsid w:val="008430B1"/>
    <w:rsid w:val="00843271"/>
    <w:rsid w:val="008434C5"/>
    <w:rsid w:val="00843B2B"/>
    <w:rsid w:val="00843C81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671C"/>
    <w:rsid w:val="00847AF5"/>
    <w:rsid w:val="00847C36"/>
    <w:rsid w:val="00847CC0"/>
    <w:rsid w:val="008502E1"/>
    <w:rsid w:val="008507ED"/>
    <w:rsid w:val="00850C0A"/>
    <w:rsid w:val="00850C39"/>
    <w:rsid w:val="00850E27"/>
    <w:rsid w:val="0085139F"/>
    <w:rsid w:val="00851577"/>
    <w:rsid w:val="00851743"/>
    <w:rsid w:val="00851B54"/>
    <w:rsid w:val="00851E3F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720"/>
    <w:rsid w:val="00853EFE"/>
    <w:rsid w:val="00853F75"/>
    <w:rsid w:val="008544D4"/>
    <w:rsid w:val="0085452C"/>
    <w:rsid w:val="008551BC"/>
    <w:rsid w:val="00855464"/>
    <w:rsid w:val="00855820"/>
    <w:rsid w:val="00855AA8"/>
    <w:rsid w:val="00855B83"/>
    <w:rsid w:val="00855C1E"/>
    <w:rsid w:val="00855D00"/>
    <w:rsid w:val="0085625F"/>
    <w:rsid w:val="0085626B"/>
    <w:rsid w:val="00856A07"/>
    <w:rsid w:val="00856B62"/>
    <w:rsid w:val="00856C70"/>
    <w:rsid w:val="00856CFF"/>
    <w:rsid w:val="00856FE3"/>
    <w:rsid w:val="00857071"/>
    <w:rsid w:val="0085710D"/>
    <w:rsid w:val="008572F5"/>
    <w:rsid w:val="00857520"/>
    <w:rsid w:val="0085756E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1BBC"/>
    <w:rsid w:val="00862398"/>
    <w:rsid w:val="00862AF0"/>
    <w:rsid w:val="0086308D"/>
    <w:rsid w:val="008638BE"/>
    <w:rsid w:val="00863E30"/>
    <w:rsid w:val="00864368"/>
    <w:rsid w:val="00865906"/>
    <w:rsid w:val="00865C13"/>
    <w:rsid w:val="0086629C"/>
    <w:rsid w:val="008663A5"/>
    <w:rsid w:val="00866412"/>
    <w:rsid w:val="00866564"/>
    <w:rsid w:val="008665C9"/>
    <w:rsid w:val="00866C3B"/>
    <w:rsid w:val="00866DC7"/>
    <w:rsid w:val="008670DA"/>
    <w:rsid w:val="008678A8"/>
    <w:rsid w:val="00867A54"/>
    <w:rsid w:val="00867C45"/>
    <w:rsid w:val="00867CDC"/>
    <w:rsid w:val="00867D4A"/>
    <w:rsid w:val="00867D5A"/>
    <w:rsid w:val="008707B0"/>
    <w:rsid w:val="00870BD7"/>
    <w:rsid w:val="0087136D"/>
    <w:rsid w:val="00871804"/>
    <w:rsid w:val="00872219"/>
    <w:rsid w:val="0087299C"/>
    <w:rsid w:val="00872C55"/>
    <w:rsid w:val="00872D26"/>
    <w:rsid w:val="00873052"/>
    <w:rsid w:val="008734D3"/>
    <w:rsid w:val="00873F16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2F12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150"/>
    <w:rsid w:val="008855F2"/>
    <w:rsid w:val="00885A85"/>
    <w:rsid w:val="00885E28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5D7"/>
    <w:rsid w:val="00890B6F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19A"/>
    <w:rsid w:val="008934E6"/>
    <w:rsid w:val="00893873"/>
    <w:rsid w:val="00893A40"/>
    <w:rsid w:val="00893AB1"/>
    <w:rsid w:val="00893BD7"/>
    <w:rsid w:val="00893C0F"/>
    <w:rsid w:val="00895199"/>
    <w:rsid w:val="008953CE"/>
    <w:rsid w:val="00895648"/>
    <w:rsid w:val="00895CAD"/>
    <w:rsid w:val="00895CF8"/>
    <w:rsid w:val="00896485"/>
    <w:rsid w:val="00896F83"/>
    <w:rsid w:val="00897133"/>
    <w:rsid w:val="00897246"/>
    <w:rsid w:val="00897430"/>
    <w:rsid w:val="008975CD"/>
    <w:rsid w:val="0089796B"/>
    <w:rsid w:val="00897A36"/>
    <w:rsid w:val="00897B1C"/>
    <w:rsid w:val="00897B37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076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69F0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1A7D"/>
    <w:rsid w:val="008B236A"/>
    <w:rsid w:val="008B2431"/>
    <w:rsid w:val="008B247C"/>
    <w:rsid w:val="008B2938"/>
    <w:rsid w:val="008B31AF"/>
    <w:rsid w:val="008B3534"/>
    <w:rsid w:val="008B36CF"/>
    <w:rsid w:val="008B379C"/>
    <w:rsid w:val="008B397F"/>
    <w:rsid w:val="008B3C8A"/>
    <w:rsid w:val="008B4676"/>
    <w:rsid w:val="008B4A88"/>
    <w:rsid w:val="008B4C7E"/>
    <w:rsid w:val="008B4D66"/>
    <w:rsid w:val="008B5921"/>
    <w:rsid w:val="008B5EFD"/>
    <w:rsid w:val="008B629F"/>
    <w:rsid w:val="008B6401"/>
    <w:rsid w:val="008B6BAE"/>
    <w:rsid w:val="008B6F38"/>
    <w:rsid w:val="008B78FF"/>
    <w:rsid w:val="008C0424"/>
    <w:rsid w:val="008C052B"/>
    <w:rsid w:val="008C06B2"/>
    <w:rsid w:val="008C06F8"/>
    <w:rsid w:val="008C086E"/>
    <w:rsid w:val="008C0CB6"/>
    <w:rsid w:val="008C13EA"/>
    <w:rsid w:val="008C1424"/>
    <w:rsid w:val="008C1552"/>
    <w:rsid w:val="008C16EE"/>
    <w:rsid w:val="008C18B2"/>
    <w:rsid w:val="008C1C3D"/>
    <w:rsid w:val="008C1DD7"/>
    <w:rsid w:val="008C20E3"/>
    <w:rsid w:val="008C31A1"/>
    <w:rsid w:val="008C33AC"/>
    <w:rsid w:val="008C3719"/>
    <w:rsid w:val="008C3B80"/>
    <w:rsid w:val="008C4297"/>
    <w:rsid w:val="008C4997"/>
    <w:rsid w:val="008C4DA0"/>
    <w:rsid w:val="008C5C9F"/>
    <w:rsid w:val="008C601A"/>
    <w:rsid w:val="008C6032"/>
    <w:rsid w:val="008C664C"/>
    <w:rsid w:val="008C6AA0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30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EC0"/>
    <w:rsid w:val="008D4FF9"/>
    <w:rsid w:val="008D502C"/>
    <w:rsid w:val="008D5063"/>
    <w:rsid w:val="008D507F"/>
    <w:rsid w:val="008D50AD"/>
    <w:rsid w:val="008D5209"/>
    <w:rsid w:val="008D56CC"/>
    <w:rsid w:val="008D5DE3"/>
    <w:rsid w:val="008D5EB9"/>
    <w:rsid w:val="008D6CDF"/>
    <w:rsid w:val="008D720A"/>
    <w:rsid w:val="008D738C"/>
    <w:rsid w:val="008D739E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2DD6"/>
    <w:rsid w:val="008E335B"/>
    <w:rsid w:val="008E3421"/>
    <w:rsid w:val="008E36C0"/>
    <w:rsid w:val="008E469A"/>
    <w:rsid w:val="008E46AE"/>
    <w:rsid w:val="008E478D"/>
    <w:rsid w:val="008E48A5"/>
    <w:rsid w:val="008E4958"/>
    <w:rsid w:val="008E4CD0"/>
    <w:rsid w:val="008E56F7"/>
    <w:rsid w:val="008E57CA"/>
    <w:rsid w:val="008E5967"/>
    <w:rsid w:val="008E5D10"/>
    <w:rsid w:val="008E5D24"/>
    <w:rsid w:val="008E6284"/>
    <w:rsid w:val="008E67CB"/>
    <w:rsid w:val="008E6905"/>
    <w:rsid w:val="008E691E"/>
    <w:rsid w:val="008E69F9"/>
    <w:rsid w:val="008E6C08"/>
    <w:rsid w:val="008E6D8C"/>
    <w:rsid w:val="008E7171"/>
    <w:rsid w:val="008F065B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2FE5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366"/>
    <w:rsid w:val="00900899"/>
    <w:rsid w:val="009009F1"/>
    <w:rsid w:val="00900AE9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3E6"/>
    <w:rsid w:val="0090449B"/>
    <w:rsid w:val="00904596"/>
    <w:rsid w:val="00904C15"/>
    <w:rsid w:val="009050D6"/>
    <w:rsid w:val="0090511A"/>
    <w:rsid w:val="009051DB"/>
    <w:rsid w:val="00905A65"/>
    <w:rsid w:val="00905AAA"/>
    <w:rsid w:val="009061D1"/>
    <w:rsid w:val="009061DB"/>
    <w:rsid w:val="009065CA"/>
    <w:rsid w:val="00906713"/>
    <w:rsid w:val="009070E7"/>
    <w:rsid w:val="00907184"/>
    <w:rsid w:val="00907766"/>
    <w:rsid w:val="00907872"/>
    <w:rsid w:val="00907943"/>
    <w:rsid w:val="00907AAD"/>
    <w:rsid w:val="00907F9D"/>
    <w:rsid w:val="009107AA"/>
    <w:rsid w:val="009107CF"/>
    <w:rsid w:val="009109A9"/>
    <w:rsid w:val="00910B26"/>
    <w:rsid w:val="0091141A"/>
    <w:rsid w:val="0091169F"/>
    <w:rsid w:val="009117AF"/>
    <w:rsid w:val="00911A37"/>
    <w:rsid w:val="0091219E"/>
    <w:rsid w:val="00912729"/>
    <w:rsid w:val="00912B95"/>
    <w:rsid w:val="009131E1"/>
    <w:rsid w:val="0091333A"/>
    <w:rsid w:val="0091363E"/>
    <w:rsid w:val="009137C9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AC3"/>
    <w:rsid w:val="00916E9A"/>
    <w:rsid w:val="00916F7E"/>
    <w:rsid w:val="00917641"/>
    <w:rsid w:val="0091771B"/>
    <w:rsid w:val="009177A6"/>
    <w:rsid w:val="00917CA2"/>
    <w:rsid w:val="00917EB3"/>
    <w:rsid w:val="0092010A"/>
    <w:rsid w:val="00920369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277"/>
    <w:rsid w:val="00925408"/>
    <w:rsid w:val="0092579C"/>
    <w:rsid w:val="00925B51"/>
    <w:rsid w:val="00925BB5"/>
    <w:rsid w:val="00926038"/>
    <w:rsid w:val="009262DD"/>
    <w:rsid w:val="0092673F"/>
    <w:rsid w:val="00926855"/>
    <w:rsid w:val="009270FC"/>
    <w:rsid w:val="00927674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A"/>
    <w:rsid w:val="00933BBE"/>
    <w:rsid w:val="009344C3"/>
    <w:rsid w:val="00935048"/>
    <w:rsid w:val="00935462"/>
    <w:rsid w:val="009354BD"/>
    <w:rsid w:val="0093555E"/>
    <w:rsid w:val="00935591"/>
    <w:rsid w:val="00935595"/>
    <w:rsid w:val="00936049"/>
    <w:rsid w:val="00936B64"/>
    <w:rsid w:val="00936C15"/>
    <w:rsid w:val="00936C6A"/>
    <w:rsid w:val="00936D36"/>
    <w:rsid w:val="009370C1"/>
    <w:rsid w:val="009370F6"/>
    <w:rsid w:val="0093718A"/>
    <w:rsid w:val="00937B3F"/>
    <w:rsid w:val="00937E94"/>
    <w:rsid w:val="00940966"/>
    <w:rsid w:val="00940C3E"/>
    <w:rsid w:val="00941250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125"/>
    <w:rsid w:val="00943734"/>
    <w:rsid w:val="00943896"/>
    <w:rsid w:val="009438E1"/>
    <w:rsid w:val="00943A9F"/>
    <w:rsid w:val="00944044"/>
    <w:rsid w:val="00944452"/>
    <w:rsid w:val="009449F1"/>
    <w:rsid w:val="00944CF6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6ED6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CAA"/>
    <w:rsid w:val="00952E3B"/>
    <w:rsid w:val="009536A2"/>
    <w:rsid w:val="00953A0C"/>
    <w:rsid w:val="00953C72"/>
    <w:rsid w:val="00954328"/>
    <w:rsid w:val="0095465F"/>
    <w:rsid w:val="00954A2B"/>
    <w:rsid w:val="00954A80"/>
    <w:rsid w:val="00954FBE"/>
    <w:rsid w:val="00955713"/>
    <w:rsid w:val="0095588B"/>
    <w:rsid w:val="009566FE"/>
    <w:rsid w:val="00956C02"/>
    <w:rsid w:val="009571C5"/>
    <w:rsid w:val="009576CE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393"/>
    <w:rsid w:val="0096376E"/>
    <w:rsid w:val="0096376F"/>
    <w:rsid w:val="0096379E"/>
    <w:rsid w:val="00963996"/>
    <w:rsid w:val="00963B36"/>
    <w:rsid w:val="00963C98"/>
    <w:rsid w:val="00964176"/>
    <w:rsid w:val="00964934"/>
    <w:rsid w:val="00964FE2"/>
    <w:rsid w:val="00965EE8"/>
    <w:rsid w:val="0096624A"/>
    <w:rsid w:val="0096652E"/>
    <w:rsid w:val="0096657D"/>
    <w:rsid w:val="0096681F"/>
    <w:rsid w:val="00966909"/>
    <w:rsid w:val="009675D2"/>
    <w:rsid w:val="00967B25"/>
    <w:rsid w:val="00967F66"/>
    <w:rsid w:val="00970A2F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5BF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2FB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091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7D4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3D36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6D47"/>
    <w:rsid w:val="0099772F"/>
    <w:rsid w:val="00997B1A"/>
    <w:rsid w:val="00997DBD"/>
    <w:rsid w:val="00997F79"/>
    <w:rsid w:val="009A0064"/>
    <w:rsid w:val="009A01A9"/>
    <w:rsid w:val="009A0273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BA4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0F33"/>
    <w:rsid w:val="009B112D"/>
    <w:rsid w:val="009B1426"/>
    <w:rsid w:val="009B16F5"/>
    <w:rsid w:val="009B187B"/>
    <w:rsid w:val="009B1992"/>
    <w:rsid w:val="009B20D1"/>
    <w:rsid w:val="009B20FD"/>
    <w:rsid w:val="009B27C0"/>
    <w:rsid w:val="009B2DCB"/>
    <w:rsid w:val="009B30AC"/>
    <w:rsid w:val="009B3212"/>
    <w:rsid w:val="009B35B1"/>
    <w:rsid w:val="009B3A2A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9E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A34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0C4"/>
    <w:rsid w:val="009D1F3C"/>
    <w:rsid w:val="009D1FC9"/>
    <w:rsid w:val="009D2252"/>
    <w:rsid w:val="009D2668"/>
    <w:rsid w:val="009D27F0"/>
    <w:rsid w:val="009D2C0D"/>
    <w:rsid w:val="009D3D36"/>
    <w:rsid w:val="009D4215"/>
    <w:rsid w:val="009D51C1"/>
    <w:rsid w:val="009D51FF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2E"/>
    <w:rsid w:val="009E170E"/>
    <w:rsid w:val="009E1BCD"/>
    <w:rsid w:val="009E20A0"/>
    <w:rsid w:val="009E2FBD"/>
    <w:rsid w:val="009E3293"/>
    <w:rsid w:val="009E3387"/>
    <w:rsid w:val="009E3458"/>
    <w:rsid w:val="009E370F"/>
    <w:rsid w:val="009E41A4"/>
    <w:rsid w:val="009E43A3"/>
    <w:rsid w:val="009E44FF"/>
    <w:rsid w:val="009E4511"/>
    <w:rsid w:val="009E48C2"/>
    <w:rsid w:val="009E4A47"/>
    <w:rsid w:val="009E4DD4"/>
    <w:rsid w:val="009E51EE"/>
    <w:rsid w:val="009E546B"/>
    <w:rsid w:val="009E573B"/>
    <w:rsid w:val="009E5AA1"/>
    <w:rsid w:val="009E5F6D"/>
    <w:rsid w:val="009E62F0"/>
    <w:rsid w:val="009E6AA5"/>
    <w:rsid w:val="009E6B7B"/>
    <w:rsid w:val="009E7081"/>
    <w:rsid w:val="009E733A"/>
    <w:rsid w:val="009E7BB3"/>
    <w:rsid w:val="009F036B"/>
    <w:rsid w:val="009F0785"/>
    <w:rsid w:val="009F079B"/>
    <w:rsid w:val="009F1135"/>
    <w:rsid w:val="009F13EF"/>
    <w:rsid w:val="009F1724"/>
    <w:rsid w:val="009F1DDD"/>
    <w:rsid w:val="009F223E"/>
    <w:rsid w:val="009F2BCB"/>
    <w:rsid w:val="009F2EA0"/>
    <w:rsid w:val="009F3234"/>
    <w:rsid w:val="009F361A"/>
    <w:rsid w:val="009F366E"/>
    <w:rsid w:val="009F3B66"/>
    <w:rsid w:val="009F3CD7"/>
    <w:rsid w:val="009F447D"/>
    <w:rsid w:val="009F4632"/>
    <w:rsid w:val="009F4690"/>
    <w:rsid w:val="009F48A2"/>
    <w:rsid w:val="009F5173"/>
    <w:rsid w:val="009F54BE"/>
    <w:rsid w:val="009F6126"/>
    <w:rsid w:val="009F6A01"/>
    <w:rsid w:val="009F6D6D"/>
    <w:rsid w:val="009F6DFA"/>
    <w:rsid w:val="009F702A"/>
    <w:rsid w:val="009F732B"/>
    <w:rsid w:val="009F7F2A"/>
    <w:rsid w:val="00A00043"/>
    <w:rsid w:val="00A000D0"/>
    <w:rsid w:val="00A001A8"/>
    <w:rsid w:val="00A0049C"/>
    <w:rsid w:val="00A00602"/>
    <w:rsid w:val="00A0084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468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477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2E5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B30"/>
    <w:rsid w:val="00A12D95"/>
    <w:rsid w:val="00A131B3"/>
    <w:rsid w:val="00A13BF7"/>
    <w:rsid w:val="00A13EF3"/>
    <w:rsid w:val="00A13F5B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98"/>
    <w:rsid w:val="00A232EC"/>
    <w:rsid w:val="00A23452"/>
    <w:rsid w:val="00A23553"/>
    <w:rsid w:val="00A23570"/>
    <w:rsid w:val="00A23620"/>
    <w:rsid w:val="00A24098"/>
    <w:rsid w:val="00A240D9"/>
    <w:rsid w:val="00A2422B"/>
    <w:rsid w:val="00A242A0"/>
    <w:rsid w:val="00A246C0"/>
    <w:rsid w:val="00A24BF2"/>
    <w:rsid w:val="00A2506E"/>
    <w:rsid w:val="00A25147"/>
    <w:rsid w:val="00A257DE"/>
    <w:rsid w:val="00A2587C"/>
    <w:rsid w:val="00A25944"/>
    <w:rsid w:val="00A25D3C"/>
    <w:rsid w:val="00A26333"/>
    <w:rsid w:val="00A265F5"/>
    <w:rsid w:val="00A2662A"/>
    <w:rsid w:val="00A26E05"/>
    <w:rsid w:val="00A2756C"/>
    <w:rsid w:val="00A275F6"/>
    <w:rsid w:val="00A279DE"/>
    <w:rsid w:val="00A27D1C"/>
    <w:rsid w:val="00A27D7E"/>
    <w:rsid w:val="00A27E64"/>
    <w:rsid w:val="00A3052B"/>
    <w:rsid w:val="00A30B86"/>
    <w:rsid w:val="00A312D6"/>
    <w:rsid w:val="00A31754"/>
    <w:rsid w:val="00A31888"/>
    <w:rsid w:val="00A31B7A"/>
    <w:rsid w:val="00A31C79"/>
    <w:rsid w:val="00A31CA5"/>
    <w:rsid w:val="00A31F83"/>
    <w:rsid w:val="00A32318"/>
    <w:rsid w:val="00A3256C"/>
    <w:rsid w:val="00A3265B"/>
    <w:rsid w:val="00A328D7"/>
    <w:rsid w:val="00A32B10"/>
    <w:rsid w:val="00A33366"/>
    <w:rsid w:val="00A33CEC"/>
    <w:rsid w:val="00A33D49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BBB"/>
    <w:rsid w:val="00A40C7A"/>
    <w:rsid w:val="00A40F35"/>
    <w:rsid w:val="00A40F8A"/>
    <w:rsid w:val="00A410B2"/>
    <w:rsid w:val="00A413B1"/>
    <w:rsid w:val="00A413C7"/>
    <w:rsid w:val="00A41407"/>
    <w:rsid w:val="00A41CED"/>
    <w:rsid w:val="00A42973"/>
    <w:rsid w:val="00A4298B"/>
    <w:rsid w:val="00A42E2D"/>
    <w:rsid w:val="00A43119"/>
    <w:rsid w:val="00A43339"/>
    <w:rsid w:val="00A43595"/>
    <w:rsid w:val="00A43EBC"/>
    <w:rsid w:val="00A44A41"/>
    <w:rsid w:val="00A457C3"/>
    <w:rsid w:val="00A46212"/>
    <w:rsid w:val="00A465CB"/>
    <w:rsid w:val="00A46762"/>
    <w:rsid w:val="00A46F2C"/>
    <w:rsid w:val="00A46F2E"/>
    <w:rsid w:val="00A46FFB"/>
    <w:rsid w:val="00A470FD"/>
    <w:rsid w:val="00A475A4"/>
    <w:rsid w:val="00A47AFD"/>
    <w:rsid w:val="00A50216"/>
    <w:rsid w:val="00A50531"/>
    <w:rsid w:val="00A509CF"/>
    <w:rsid w:val="00A50A2B"/>
    <w:rsid w:val="00A5103C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3C85"/>
    <w:rsid w:val="00A53CEE"/>
    <w:rsid w:val="00A54446"/>
    <w:rsid w:val="00A54755"/>
    <w:rsid w:val="00A55171"/>
    <w:rsid w:val="00A553CF"/>
    <w:rsid w:val="00A554CC"/>
    <w:rsid w:val="00A557B3"/>
    <w:rsid w:val="00A55F98"/>
    <w:rsid w:val="00A55F99"/>
    <w:rsid w:val="00A5685B"/>
    <w:rsid w:val="00A56E5C"/>
    <w:rsid w:val="00A56E9E"/>
    <w:rsid w:val="00A56EDA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3EFF"/>
    <w:rsid w:val="00A64057"/>
    <w:rsid w:val="00A64078"/>
    <w:rsid w:val="00A645CA"/>
    <w:rsid w:val="00A6461B"/>
    <w:rsid w:val="00A6465B"/>
    <w:rsid w:val="00A649ED"/>
    <w:rsid w:val="00A64DC8"/>
    <w:rsid w:val="00A64FCD"/>
    <w:rsid w:val="00A65403"/>
    <w:rsid w:val="00A65CBB"/>
    <w:rsid w:val="00A65E7F"/>
    <w:rsid w:val="00A65FF0"/>
    <w:rsid w:val="00A66021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557"/>
    <w:rsid w:val="00A70D05"/>
    <w:rsid w:val="00A70D96"/>
    <w:rsid w:val="00A712BC"/>
    <w:rsid w:val="00A71809"/>
    <w:rsid w:val="00A7187F"/>
    <w:rsid w:val="00A720EF"/>
    <w:rsid w:val="00A724B0"/>
    <w:rsid w:val="00A72FC8"/>
    <w:rsid w:val="00A72FFB"/>
    <w:rsid w:val="00A73445"/>
    <w:rsid w:val="00A73AF5"/>
    <w:rsid w:val="00A73BCD"/>
    <w:rsid w:val="00A73E8C"/>
    <w:rsid w:val="00A7433D"/>
    <w:rsid w:val="00A74610"/>
    <w:rsid w:val="00A7484F"/>
    <w:rsid w:val="00A748A7"/>
    <w:rsid w:val="00A74B76"/>
    <w:rsid w:val="00A74B7F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DB9"/>
    <w:rsid w:val="00A81EAF"/>
    <w:rsid w:val="00A82B16"/>
    <w:rsid w:val="00A82C93"/>
    <w:rsid w:val="00A82DD4"/>
    <w:rsid w:val="00A83376"/>
    <w:rsid w:val="00A833C4"/>
    <w:rsid w:val="00A838DE"/>
    <w:rsid w:val="00A83D84"/>
    <w:rsid w:val="00A8432D"/>
    <w:rsid w:val="00A8445A"/>
    <w:rsid w:val="00A84A58"/>
    <w:rsid w:val="00A84A82"/>
    <w:rsid w:val="00A8516A"/>
    <w:rsid w:val="00A85928"/>
    <w:rsid w:val="00A859A4"/>
    <w:rsid w:val="00A85B01"/>
    <w:rsid w:val="00A85FDC"/>
    <w:rsid w:val="00A86364"/>
    <w:rsid w:val="00A868FE"/>
    <w:rsid w:val="00A86CB2"/>
    <w:rsid w:val="00A86F96"/>
    <w:rsid w:val="00A87335"/>
    <w:rsid w:val="00A874AD"/>
    <w:rsid w:val="00A875D0"/>
    <w:rsid w:val="00A87A62"/>
    <w:rsid w:val="00A87B67"/>
    <w:rsid w:val="00A9007A"/>
    <w:rsid w:val="00A907A2"/>
    <w:rsid w:val="00A909F5"/>
    <w:rsid w:val="00A90F7B"/>
    <w:rsid w:val="00A90F97"/>
    <w:rsid w:val="00A911DC"/>
    <w:rsid w:val="00A913BA"/>
    <w:rsid w:val="00A91829"/>
    <w:rsid w:val="00A91C1C"/>
    <w:rsid w:val="00A92536"/>
    <w:rsid w:val="00A9268D"/>
    <w:rsid w:val="00A92D9B"/>
    <w:rsid w:val="00A9301D"/>
    <w:rsid w:val="00A93852"/>
    <w:rsid w:val="00A938B8"/>
    <w:rsid w:val="00A939AC"/>
    <w:rsid w:val="00A94004"/>
    <w:rsid w:val="00A941CB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6880"/>
    <w:rsid w:val="00A9691A"/>
    <w:rsid w:val="00A979F7"/>
    <w:rsid w:val="00A97B40"/>
    <w:rsid w:val="00A97C20"/>
    <w:rsid w:val="00AA03CB"/>
    <w:rsid w:val="00AA0917"/>
    <w:rsid w:val="00AA0CF1"/>
    <w:rsid w:val="00AA0EA9"/>
    <w:rsid w:val="00AA16CD"/>
    <w:rsid w:val="00AA1A95"/>
    <w:rsid w:val="00AA1F3C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4F85"/>
    <w:rsid w:val="00AA578F"/>
    <w:rsid w:val="00AA58BB"/>
    <w:rsid w:val="00AA5E62"/>
    <w:rsid w:val="00AA5F82"/>
    <w:rsid w:val="00AA637D"/>
    <w:rsid w:val="00AA64F3"/>
    <w:rsid w:val="00AA6E92"/>
    <w:rsid w:val="00AA7022"/>
    <w:rsid w:val="00AA713F"/>
    <w:rsid w:val="00AA7404"/>
    <w:rsid w:val="00AA7828"/>
    <w:rsid w:val="00AA7933"/>
    <w:rsid w:val="00AA7BD1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27"/>
    <w:rsid w:val="00AB2DCF"/>
    <w:rsid w:val="00AB3191"/>
    <w:rsid w:val="00AB3591"/>
    <w:rsid w:val="00AB3783"/>
    <w:rsid w:val="00AB40BE"/>
    <w:rsid w:val="00AB43F4"/>
    <w:rsid w:val="00AB46C8"/>
    <w:rsid w:val="00AB4CE1"/>
    <w:rsid w:val="00AB5012"/>
    <w:rsid w:val="00AB50C9"/>
    <w:rsid w:val="00AB5151"/>
    <w:rsid w:val="00AB51AC"/>
    <w:rsid w:val="00AB51E1"/>
    <w:rsid w:val="00AB569F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A96"/>
    <w:rsid w:val="00AC4F55"/>
    <w:rsid w:val="00AC500D"/>
    <w:rsid w:val="00AC530E"/>
    <w:rsid w:val="00AC531E"/>
    <w:rsid w:val="00AC55AA"/>
    <w:rsid w:val="00AC5C5B"/>
    <w:rsid w:val="00AC602A"/>
    <w:rsid w:val="00AC62A7"/>
    <w:rsid w:val="00AC6309"/>
    <w:rsid w:val="00AC6625"/>
    <w:rsid w:val="00AC69F5"/>
    <w:rsid w:val="00AC6EDD"/>
    <w:rsid w:val="00AC707F"/>
    <w:rsid w:val="00AC71FF"/>
    <w:rsid w:val="00AC75CC"/>
    <w:rsid w:val="00AC7749"/>
    <w:rsid w:val="00AD01E0"/>
    <w:rsid w:val="00AD03F1"/>
    <w:rsid w:val="00AD067C"/>
    <w:rsid w:val="00AD149C"/>
    <w:rsid w:val="00AD1631"/>
    <w:rsid w:val="00AD1853"/>
    <w:rsid w:val="00AD1924"/>
    <w:rsid w:val="00AD19E2"/>
    <w:rsid w:val="00AD1DB6"/>
    <w:rsid w:val="00AD1DC4"/>
    <w:rsid w:val="00AD21F9"/>
    <w:rsid w:val="00AD2226"/>
    <w:rsid w:val="00AD2481"/>
    <w:rsid w:val="00AD2A80"/>
    <w:rsid w:val="00AD2B34"/>
    <w:rsid w:val="00AD2EA8"/>
    <w:rsid w:val="00AD3022"/>
    <w:rsid w:val="00AD36F9"/>
    <w:rsid w:val="00AD3AF5"/>
    <w:rsid w:val="00AD4999"/>
    <w:rsid w:val="00AD54E2"/>
    <w:rsid w:val="00AD55F9"/>
    <w:rsid w:val="00AD6175"/>
    <w:rsid w:val="00AD6A7E"/>
    <w:rsid w:val="00AD6EFB"/>
    <w:rsid w:val="00AD6F6A"/>
    <w:rsid w:val="00AD70FD"/>
    <w:rsid w:val="00AD74C7"/>
    <w:rsid w:val="00AD75DC"/>
    <w:rsid w:val="00AD7680"/>
    <w:rsid w:val="00AD7A44"/>
    <w:rsid w:val="00AD7D4A"/>
    <w:rsid w:val="00AE07CD"/>
    <w:rsid w:val="00AE08C8"/>
    <w:rsid w:val="00AE0CBC"/>
    <w:rsid w:val="00AE0DF8"/>
    <w:rsid w:val="00AE0FB2"/>
    <w:rsid w:val="00AE12B3"/>
    <w:rsid w:val="00AE1709"/>
    <w:rsid w:val="00AE1C0F"/>
    <w:rsid w:val="00AE1ED3"/>
    <w:rsid w:val="00AE1F88"/>
    <w:rsid w:val="00AE22A9"/>
    <w:rsid w:val="00AE2BD8"/>
    <w:rsid w:val="00AE2DFD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C9"/>
    <w:rsid w:val="00AE6787"/>
    <w:rsid w:val="00AE67C4"/>
    <w:rsid w:val="00AE6B2F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0D6"/>
    <w:rsid w:val="00AF23B9"/>
    <w:rsid w:val="00AF2430"/>
    <w:rsid w:val="00AF2D2A"/>
    <w:rsid w:val="00AF2EEA"/>
    <w:rsid w:val="00AF314F"/>
    <w:rsid w:val="00AF36D8"/>
    <w:rsid w:val="00AF3761"/>
    <w:rsid w:val="00AF37CB"/>
    <w:rsid w:val="00AF3D09"/>
    <w:rsid w:val="00AF3F99"/>
    <w:rsid w:val="00AF4228"/>
    <w:rsid w:val="00AF459A"/>
    <w:rsid w:val="00AF45E3"/>
    <w:rsid w:val="00AF4B12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BD1"/>
    <w:rsid w:val="00AF7C14"/>
    <w:rsid w:val="00AF7CA0"/>
    <w:rsid w:val="00AF7EEA"/>
    <w:rsid w:val="00B00137"/>
    <w:rsid w:val="00B00974"/>
    <w:rsid w:val="00B00CC8"/>
    <w:rsid w:val="00B0130C"/>
    <w:rsid w:val="00B014CF"/>
    <w:rsid w:val="00B015AB"/>
    <w:rsid w:val="00B01904"/>
    <w:rsid w:val="00B01A47"/>
    <w:rsid w:val="00B01F8E"/>
    <w:rsid w:val="00B0239F"/>
    <w:rsid w:val="00B02C7A"/>
    <w:rsid w:val="00B02DB6"/>
    <w:rsid w:val="00B031A5"/>
    <w:rsid w:val="00B032B4"/>
    <w:rsid w:val="00B0334C"/>
    <w:rsid w:val="00B03FBB"/>
    <w:rsid w:val="00B041FD"/>
    <w:rsid w:val="00B04646"/>
    <w:rsid w:val="00B04897"/>
    <w:rsid w:val="00B05FC7"/>
    <w:rsid w:val="00B06100"/>
    <w:rsid w:val="00B0629D"/>
    <w:rsid w:val="00B0639F"/>
    <w:rsid w:val="00B063F3"/>
    <w:rsid w:val="00B066CB"/>
    <w:rsid w:val="00B06ED6"/>
    <w:rsid w:val="00B06F0F"/>
    <w:rsid w:val="00B07054"/>
    <w:rsid w:val="00B07096"/>
    <w:rsid w:val="00B074E5"/>
    <w:rsid w:val="00B0778E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3B2"/>
    <w:rsid w:val="00B11712"/>
    <w:rsid w:val="00B11A4D"/>
    <w:rsid w:val="00B11C82"/>
    <w:rsid w:val="00B1210A"/>
    <w:rsid w:val="00B12615"/>
    <w:rsid w:val="00B12A52"/>
    <w:rsid w:val="00B13309"/>
    <w:rsid w:val="00B1336B"/>
    <w:rsid w:val="00B134EF"/>
    <w:rsid w:val="00B13986"/>
    <w:rsid w:val="00B143B4"/>
    <w:rsid w:val="00B1487B"/>
    <w:rsid w:val="00B14C3C"/>
    <w:rsid w:val="00B14F31"/>
    <w:rsid w:val="00B158DD"/>
    <w:rsid w:val="00B15BCA"/>
    <w:rsid w:val="00B15F70"/>
    <w:rsid w:val="00B15FB9"/>
    <w:rsid w:val="00B160A3"/>
    <w:rsid w:val="00B162CD"/>
    <w:rsid w:val="00B16605"/>
    <w:rsid w:val="00B167FA"/>
    <w:rsid w:val="00B16E8E"/>
    <w:rsid w:val="00B16FA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06"/>
    <w:rsid w:val="00B23AC3"/>
    <w:rsid w:val="00B2404F"/>
    <w:rsid w:val="00B2409E"/>
    <w:rsid w:val="00B246B0"/>
    <w:rsid w:val="00B247B3"/>
    <w:rsid w:val="00B24DFA"/>
    <w:rsid w:val="00B24E03"/>
    <w:rsid w:val="00B24FC1"/>
    <w:rsid w:val="00B24FCF"/>
    <w:rsid w:val="00B2504A"/>
    <w:rsid w:val="00B25360"/>
    <w:rsid w:val="00B25481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666D"/>
    <w:rsid w:val="00B27DFC"/>
    <w:rsid w:val="00B27F20"/>
    <w:rsid w:val="00B300B5"/>
    <w:rsid w:val="00B301A0"/>
    <w:rsid w:val="00B303A9"/>
    <w:rsid w:val="00B30490"/>
    <w:rsid w:val="00B30531"/>
    <w:rsid w:val="00B30987"/>
    <w:rsid w:val="00B30D95"/>
    <w:rsid w:val="00B30F87"/>
    <w:rsid w:val="00B31057"/>
    <w:rsid w:val="00B311F4"/>
    <w:rsid w:val="00B3164E"/>
    <w:rsid w:val="00B321BA"/>
    <w:rsid w:val="00B32456"/>
    <w:rsid w:val="00B325BA"/>
    <w:rsid w:val="00B32E0D"/>
    <w:rsid w:val="00B32FDE"/>
    <w:rsid w:val="00B3301B"/>
    <w:rsid w:val="00B338B8"/>
    <w:rsid w:val="00B33B43"/>
    <w:rsid w:val="00B33BD5"/>
    <w:rsid w:val="00B33C45"/>
    <w:rsid w:val="00B33D6F"/>
    <w:rsid w:val="00B33EB3"/>
    <w:rsid w:val="00B33F5E"/>
    <w:rsid w:val="00B3451F"/>
    <w:rsid w:val="00B34AD0"/>
    <w:rsid w:val="00B34C45"/>
    <w:rsid w:val="00B34DF8"/>
    <w:rsid w:val="00B34FA9"/>
    <w:rsid w:val="00B350A8"/>
    <w:rsid w:val="00B355D1"/>
    <w:rsid w:val="00B356E5"/>
    <w:rsid w:val="00B35846"/>
    <w:rsid w:val="00B35CA9"/>
    <w:rsid w:val="00B35E6E"/>
    <w:rsid w:val="00B35E8C"/>
    <w:rsid w:val="00B3690A"/>
    <w:rsid w:val="00B36942"/>
    <w:rsid w:val="00B369B9"/>
    <w:rsid w:val="00B36ECC"/>
    <w:rsid w:val="00B37325"/>
    <w:rsid w:val="00B37F31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388"/>
    <w:rsid w:val="00B445AE"/>
    <w:rsid w:val="00B44622"/>
    <w:rsid w:val="00B446F3"/>
    <w:rsid w:val="00B44700"/>
    <w:rsid w:val="00B44AAB"/>
    <w:rsid w:val="00B44AFE"/>
    <w:rsid w:val="00B44D88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492"/>
    <w:rsid w:val="00B526D7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C95"/>
    <w:rsid w:val="00B54F56"/>
    <w:rsid w:val="00B55047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313"/>
    <w:rsid w:val="00B57B84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1C0"/>
    <w:rsid w:val="00B6349D"/>
    <w:rsid w:val="00B63C6A"/>
    <w:rsid w:val="00B644F3"/>
    <w:rsid w:val="00B649AB"/>
    <w:rsid w:val="00B649FA"/>
    <w:rsid w:val="00B64C63"/>
    <w:rsid w:val="00B650D7"/>
    <w:rsid w:val="00B6533A"/>
    <w:rsid w:val="00B65E99"/>
    <w:rsid w:val="00B66245"/>
    <w:rsid w:val="00B666EA"/>
    <w:rsid w:val="00B66846"/>
    <w:rsid w:val="00B66BDB"/>
    <w:rsid w:val="00B66C62"/>
    <w:rsid w:val="00B674D0"/>
    <w:rsid w:val="00B6775E"/>
    <w:rsid w:val="00B6777E"/>
    <w:rsid w:val="00B67C5F"/>
    <w:rsid w:val="00B701CD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1E87"/>
    <w:rsid w:val="00B7212B"/>
    <w:rsid w:val="00B73114"/>
    <w:rsid w:val="00B73420"/>
    <w:rsid w:val="00B73509"/>
    <w:rsid w:val="00B7355D"/>
    <w:rsid w:val="00B7361A"/>
    <w:rsid w:val="00B736B0"/>
    <w:rsid w:val="00B737C9"/>
    <w:rsid w:val="00B73903"/>
    <w:rsid w:val="00B73A94"/>
    <w:rsid w:val="00B73E0C"/>
    <w:rsid w:val="00B73FF0"/>
    <w:rsid w:val="00B740A1"/>
    <w:rsid w:val="00B74330"/>
    <w:rsid w:val="00B7438A"/>
    <w:rsid w:val="00B7439D"/>
    <w:rsid w:val="00B74534"/>
    <w:rsid w:val="00B74B4E"/>
    <w:rsid w:val="00B7503A"/>
    <w:rsid w:val="00B751A2"/>
    <w:rsid w:val="00B75319"/>
    <w:rsid w:val="00B754D4"/>
    <w:rsid w:val="00B75615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0DBB"/>
    <w:rsid w:val="00B81085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B5D"/>
    <w:rsid w:val="00B84F72"/>
    <w:rsid w:val="00B856C9"/>
    <w:rsid w:val="00B8575C"/>
    <w:rsid w:val="00B858D4"/>
    <w:rsid w:val="00B85AA7"/>
    <w:rsid w:val="00B86193"/>
    <w:rsid w:val="00B86259"/>
    <w:rsid w:val="00B862AD"/>
    <w:rsid w:val="00B862EE"/>
    <w:rsid w:val="00B86ABB"/>
    <w:rsid w:val="00B870F7"/>
    <w:rsid w:val="00B87352"/>
    <w:rsid w:val="00B87697"/>
    <w:rsid w:val="00B876AF"/>
    <w:rsid w:val="00B87785"/>
    <w:rsid w:val="00B8788D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04D"/>
    <w:rsid w:val="00B966CA"/>
    <w:rsid w:val="00B968FE"/>
    <w:rsid w:val="00B96995"/>
    <w:rsid w:val="00B96D75"/>
    <w:rsid w:val="00B970A9"/>
    <w:rsid w:val="00B97643"/>
    <w:rsid w:val="00B97A2E"/>
    <w:rsid w:val="00B97D17"/>
    <w:rsid w:val="00BA0175"/>
    <w:rsid w:val="00BA02E3"/>
    <w:rsid w:val="00BA038E"/>
    <w:rsid w:val="00BA0672"/>
    <w:rsid w:val="00BA0D6D"/>
    <w:rsid w:val="00BA13B2"/>
    <w:rsid w:val="00BA1898"/>
    <w:rsid w:val="00BA1ED0"/>
    <w:rsid w:val="00BA264D"/>
    <w:rsid w:val="00BA26C7"/>
    <w:rsid w:val="00BA31E3"/>
    <w:rsid w:val="00BA335A"/>
    <w:rsid w:val="00BA38BC"/>
    <w:rsid w:val="00BA3A2C"/>
    <w:rsid w:val="00BA3A96"/>
    <w:rsid w:val="00BA3F2A"/>
    <w:rsid w:val="00BA4833"/>
    <w:rsid w:val="00BA49C6"/>
    <w:rsid w:val="00BA49E2"/>
    <w:rsid w:val="00BA4EE7"/>
    <w:rsid w:val="00BA4FBC"/>
    <w:rsid w:val="00BA5A62"/>
    <w:rsid w:val="00BA5E75"/>
    <w:rsid w:val="00BA61EC"/>
    <w:rsid w:val="00BA6A9D"/>
    <w:rsid w:val="00BA6DDA"/>
    <w:rsid w:val="00BA7068"/>
    <w:rsid w:val="00BA7386"/>
    <w:rsid w:val="00BA75D9"/>
    <w:rsid w:val="00BA75F4"/>
    <w:rsid w:val="00BA7978"/>
    <w:rsid w:val="00BA7EBB"/>
    <w:rsid w:val="00BB0471"/>
    <w:rsid w:val="00BB054C"/>
    <w:rsid w:val="00BB0571"/>
    <w:rsid w:val="00BB05CD"/>
    <w:rsid w:val="00BB09B0"/>
    <w:rsid w:val="00BB0E4B"/>
    <w:rsid w:val="00BB1249"/>
    <w:rsid w:val="00BB17CE"/>
    <w:rsid w:val="00BB1C53"/>
    <w:rsid w:val="00BB1D2F"/>
    <w:rsid w:val="00BB21FB"/>
    <w:rsid w:val="00BB233E"/>
    <w:rsid w:val="00BB2A6E"/>
    <w:rsid w:val="00BB2EBE"/>
    <w:rsid w:val="00BB3423"/>
    <w:rsid w:val="00BB3667"/>
    <w:rsid w:val="00BB3D0A"/>
    <w:rsid w:val="00BB3EFD"/>
    <w:rsid w:val="00BB42E3"/>
    <w:rsid w:val="00BB45DA"/>
    <w:rsid w:val="00BB545E"/>
    <w:rsid w:val="00BB54CA"/>
    <w:rsid w:val="00BB54EC"/>
    <w:rsid w:val="00BB5550"/>
    <w:rsid w:val="00BB57A4"/>
    <w:rsid w:val="00BB5B5A"/>
    <w:rsid w:val="00BB606B"/>
    <w:rsid w:val="00BB6261"/>
    <w:rsid w:val="00BB6CB8"/>
    <w:rsid w:val="00BB74D3"/>
    <w:rsid w:val="00BB770B"/>
    <w:rsid w:val="00BB78EA"/>
    <w:rsid w:val="00BC04FA"/>
    <w:rsid w:val="00BC08B7"/>
    <w:rsid w:val="00BC0924"/>
    <w:rsid w:val="00BC0943"/>
    <w:rsid w:val="00BC0B06"/>
    <w:rsid w:val="00BC0D72"/>
    <w:rsid w:val="00BC11CA"/>
    <w:rsid w:val="00BC123F"/>
    <w:rsid w:val="00BC1792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53A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0F70"/>
    <w:rsid w:val="00BD1186"/>
    <w:rsid w:val="00BD1212"/>
    <w:rsid w:val="00BD1883"/>
    <w:rsid w:val="00BD1AD5"/>
    <w:rsid w:val="00BD1C52"/>
    <w:rsid w:val="00BD20C4"/>
    <w:rsid w:val="00BD242F"/>
    <w:rsid w:val="00BD2486"/>
    <w:rsid w:val="00BD286D"/>
    <w:rsid w:val="00BD28E1"/>
    <w:rsid w:val="00BD2985"/>
    <w:rsid w:val="00BD3766"/>
    <w:rsid w:val="00BD37E5"/>
    <w:rsid w:val="00BD399B"/>
    <w:rsid w:val="00BD3CE6"/>
    <w:rsid w:val="00BD3EEE"/>
    <w:rsid w:val="00BD4649"/>
    <w:rsid w:val="00BD4978"/>
    <w:rsid w:val="00BD4986"/>
    <w:rsid w:val="00BD52C3"/>
    <w:rsid w:val="00BD5348"/>
    <w:rsid w:val="00BD582F"/>
    <w:rsid w:val="00BD584A"/>
    <w:rsid w:val="00BD5A9F"/>
    <w:rsid w:val="00BD61B3"/>
    <w:rsid w:val="00BD6270"/>
    <w:rsid w:val="00BD63E0"/>
    <w:rsid w:val="00BD6576"/>
    <w:rsid w:val="00BD66B1"/>
    <w:rsid w:val="00BD7B4A"/>
    <w:rsid w:val="00BD7BBC"/>
    <w:rsid w:val="00BD7E91"/>
    <w:rsid w:val="00BE0045"/>
    <w:rsid w:val="00BE039A"/>
    <w:rsid w:val="00BE0502"/>
    <w:rsid w:val="00BE0558"/>
    <w:rsid w:val="00BE0617"/>
    <w:rsid w:val="00BE0AEA"/>
    <w:rsid w:val="00BE12A8"/>
    <w:rsid w:val="00BE1593"/>
    <w:rsid w:val="00BE177A"/>
    <w:rsid w:val="00BE1B29"/>
    <w:rsid w:val="00BE1E8D"/>
    <w:rsid w:val="00BE2020"/>
    <w:rsid w:val="00BE24B6"/>
    <w:rsid w:val="00BE25F4"/>
    <w:rsid w:val="00BE2B91"/>
    <w:rsid w:val="00BE2E61"/>
    <w:rsid w:val="00BE31C7"/>
    <w:rsid w:val="00BE35AA"/>
    <w:rsid w:val="00BE39C7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20C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6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42"/>
    <w:rsid w:val="00BF43EC"/>
    <w:rsid w:val="00BF444D"/>
    <w:rsid w:val="00BF46A3"/>
    <w:rsid w:val="00BF4AB1"/>
    <w:rsid w:val="00BF4BB3"/>
    <w:rsid w:val="00BF50D9"/>
    <w:rsid w:val="00BF513B"/>
    <w:rsid w:val="00BF516D"/>
    <w:rsid w:val="00BF5232"/>
    <w:rsid w:val="00BF5562"/>
    <w:rsid w:val="00BF5D83"/>
    <w:rsid w:val="00BF60C5"/>
    <w:rsid w:val="00BF6413"/>
    <w:rsid w:val="00BF6680"/>
    <w:rsid w:val="00BF68A0"/>
    <w:rsid w:val="00BF6FC8"/>
    <w:rsid w:val="00BF7818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6DD"/>
    <w:rsid w:val="00C01714"/>
    <w:rsid w:val="00C01E43"/>
    <w:rsid w:val="00C01EA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DC4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6FEA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2D66"/>
    <w:rsid w:val="00C130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4"/>
    <w:rsid w:val="00C166EA"/>
    <w:rsid w:val="00C169AE"/>
    <w:rsid w:val="00C16A5D"/>
    <w:rsid w:val="00C16F2C"/>
    <w:rsid w:val="00C17337"/>
    <w:rsid w:val="00C1734B"/>
    <w:rsid w:val="00C17633"/>
    <w:rsid w:val="00C17658"/>
    <w:rsid w:val="00C17699"/>
    <w:rsid w:val="00C17726"/>
    <w:rsid w:val="00C17961"/>
    <w:rsid w:val="00C17FB7"/>
    <w:rsid w:val="00C20452"/>
    <w:rsid w:val="00C204A3"/>
    <w:rsid w:val="00C20879"/>
    <w:rsid w:val="00C20981"/>
    <w:rsid w:val="00C20F8E"/>
    <w:rsid w:val="00C211F6"/>
    <w:rsid w:val="00C21D8E"/>
    <w:rsid w:val="00C21E98"/>
    <w:rsid w:val="00C21F96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65"/>
    <w:rsid w:val="00C261CF"/>
    <w:rsid w:val="00C26FB1"/>
    <w:rsid w:val="00C26FCA"/>
    <w:rsid w:val="00C276EE"/>
    <w:rsid w:val="00C300F5"/>
    <w:rsid w:val="00C30744"/>
    <w:rsid w:val="00C30B01"/>
    <w:rsid w:val="00C30E38"/>
    <w:rsid w:val="00C315AD"/>
    <w:rsid w:val="00C31F6E"/>
    <w:rsid w:val="00C32003"/>
    <w:rsid w:val="00C3226C"/>
    <w:rsid w:val="00C32347"/>
    <w:rsid w:val="00C3244B"/>
    <w:rsid w:val="00C32787"/>
    <w:rsid w:val="00C32AFA"/>
    <w:rsid w:val="00C32CCA"/>
    <w:rsid w:val="00C335CE"/>
    <w:rsid w:val="00C339D3"/>
    <w:rsid w:val="00C33F14"/>
    <w:rsid w:val="00C34086"/>
    <w:rsid w:val="00C34631"/>
    <w:rsid w:val="00C34D80"/>
    <w:rsid w:val="00C34E9D"/>
    <w:rsid w:val="00C35186"/>
    <w:rsid w:val="00C35399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3FE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885"/>
    <w:rsid w:val="00C40BDC"/>
    <w:rsid w:val="00C4111D"/>
    <w:rsid w:val="00C41219"/>
    <w:rsid w:val="00C4138D"/>
    <w:rsid w:val="00C4201B"/>
    <w:rsid w:val="00C4238E"/>
    <w:rsid w:val="00C4288A"/>
    <w:rsid w:val="00C42977"/>
    <w:rsid w:val="00C4298D"/>
    <w:rsid w:val="00C42F7D"/>
    <w:rsid w:val="00C43661"/>
    <w:rsid w:val="00C4416D"/>
    <w:rsid w:val="00C44247"/>
    <w:rsid w:val="00C44665"/>
    <w:rsid w:val="00C44742"/>
    <w:rsid w:val="00C44C62"/>
    <w:rsid w:val="00C44F80"/>
    <w:rsid w:val="00C453DB"/>
    <w:rsid w:val="00C4555C"/>
    <w:rsid w:val="00C45D6F"/>
    <w:rsid w:val="00C45ED0"/>
    <w:rsid w:val="00C4638E"/>
    <w:rsid w:val="00C46834"/>
    <w:rsid w:val="00C473C8"/>
    <w:rsid w:val="00C475AC"/>
    <w:rsid w:val="00C476F6"/>
    <w:rsid w:val="00C47917"/>
    <w:rsid w:val="00C4798B"/>
    <w:rsid w:val="00C47B43"/>
    <w:rsid w:val="00C47DA9"/>
    <w:rsid w:val="00C50450"/>
    <w:rsid w:val="00C50545"/>
    <w:rsid w:val="00C50BAD"/>
    <w:rsid w:val="00C50D25"/>
    <w:rsid w:val="00C50EF0"/>
    <w:rsid w:val="00C51201"/>
    <w:rsid w:val="00C51347"/>
    <w:rsid w:val="00C51840"/>
    <w:rsid w:val="00C5187F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2F0F"/>
    <w:rsid w:val="00C536E1"/>
    <w:rsid w:val="00C53A08"/>
    <w:rsid w:val="00C53F44"/>
    <w:rsid w:val="00C53FF8"/>
    <w:rsid w:val="00C5442B"/>
    <w:rsid w:val="00C54E9D"/>
    <w:rsid w:val="00C55221"/>
    <w:rsid w:val="00C555EB"/>
    <w:rsid w:val="00C55733"/>
    <w:rsid w:val="00C566DB"/>
    <w:rsid w:val="00C56AE6"/>
    <w:rsid w:val="00C56DB8"/>
    <w:rsid w:val="00C577A4"/>
    <w:rsid w:val="00C606A2"/>
    <w:rsid w:val="00C60EC0"/>
    <w:rsid w:val="00C61840"/>
    <w:rsid w:val="00C61A23"/>
    <w:rsid w:val="00C622FB"/>
    <w:rsid w:val="00C6263E"/>
    <w:rsid w:val="00C626A4"/>
    <w:rsid w:val="00C62777"/>
    <w:rsid w:val="00C632D0"/>
    <w:rsid w:val="00C633A6"/>
    <w:rsid w:val="00C63843"/>
    <w:rsid w:val="00C6390F"/>
    <w:rsid w:val="00C63965"/>
    <w:rsid w:val="00C63A56"/>
    <w:rsid w:val="00C63B8E"/>
    <w:rsid w:val="00C63E3B"/>
    <w:rsid w:val="00C63E7A"/>
    <w:rsid w:val="00C6433D"/>
    <w:rsid w:val="00C64A4B"/>
    <w:rsid w:val="00C64A4F"/>
    <w:rsid w:val="00C64BC6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AEA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67EB0"/>
    <w:rsid w:val="00C70002"/>
    <w:rsid w:val="00C7020E"/>
    <w:rsid w:val="00C7060A"/>
    <w:rsid w:val="00C70B6A"/>
    <w:rsid w:val="00C70C48"/>
    <w:rsid w:val="00C70D66"/>
    <w:rsid w:val="00C70DDD"/>
    <w:rsid w:val="00C70F20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B98"/>
    <w:rsid w:val="00C75FFA"/>
    <w:rsid w:val="00C76123"/>
    <w:rsid w:val="00C767F9"/>
    <w:rsid w:val="00C76BDD"/>
    <w:rsid w:val="00C77067"/>
    <w:rsid w:val="00C77946"/>
    <w:rsid w:val="00C77BBD"/>
    <w:rsid w:val="00C77C49"/>
    <w:rsid w:val="00C77C88"/>
    <w:rsid w:val="00C77E0A"/>
    <w:rsid w:val="00C80294"/>
    <w:rsid w:val="00C80546"/>
    <w:rsid w:val="00C80662"/>
    <w:rsid w:val="00C806BE"/>
    <w:rsid w:val="00C80C23"/>
    <w:rsid w:val="00C811D0"/>
    <w:rsid w:val="00C81203"/>
    <w:rsid w:val="00C81486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895"/>
    <w:rsid w:val="00C8396A"/>
    <w:rsid w:val="00C84184"/>
    <w:rsid w:val="00C84E2C"/>
    <w:rsid w:val="00C853C0"/>
    <w:rsid w:val="00C85F79"/>
    <w:rsid w:val="00C85F8A"/>
    <w:rsid w:val="00C86435"/>
    <w:rsid w:val="00C86436"/>
    <w:rsid w:val="00C867B5"/>
    <w:rsid w:val="00C86827"/>
    <w:rsid w:val="00C86E45"/>
    <w:rsid w:val="00C86F08"/>
    <w:rsid w:val="00C86FA1"/>
    <w:rsid w:val="00C870FC"/>
    <w:rsid w:val="00C8722A"/>
    <w:rsid w:val="00C872E2"/>
    <w:rsid w:val="00C87412"/>
    <w:rsid w:val="00C87A66"/>
    <w:rsid w:val="00C87B50"/>
    <w:rsid w:val="00C9012C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3582"/>
    <w:rsid w:val="00C94198"/>
    <w:rsid w:val="00C94CE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6"/>
    <w:rsid w:val="00C9710A"/>
    <w:rsid w:val="00C9745B"/>
    <w:rsid w:val="00C97477"/>
    <w:rsid w:val="00C97622"/>
    <w:rsid w:val="00C97685"/>
    <w:rsid w:val="00C97687"/>
    <w:rsid w:val="00C9772C"/>
    <w:rsid w:val="00C97DB5"/>
    <w:rsid w:val="00CA042B"/>
    <w:rsid w:val="00CA0C18"/>
    <w:rsid w:val="00CA0F9D"/>
    <w:rsid w:val="00CA1257"/>
    <w:rsid w:val="00CA1A76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7E3"/>
    <w:rsid w:val="00CA6885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278"/>
    <w:rsid w:val="00CB136E"/>
    <w:rsid w:val="00CB16FA"/>
    <w:rsid w:val="00CB17E3"/>
    <w:rsid w:val="00CB1852"/>
    <w:rsid w:val="00CB1D0A"/>
    <w:rsid w:val="00CB1DC6"/>
    <w:rsid w:val="00CB2754"/>
    <w:rsid w:val="00CB2F58"/>
    <w:rsid w:val="00CB36FC"/>
    <w:rsid w:val="00CB377A"/>
    <w:rsid w:val="00CB37AF"/>
    <w:rsid w:val="00CB3BB3"/>
    <w:rsid w:val="00CB3CED"/>
    <w:rsid w:val="00CB4103"/>
    <w:rsid w:val="00CB423F"/>
    <w:rsid w:val="00CB46DF"/>
    <w:rsid w:val="00CB4781"/>
    <w:rsid w:val="00CB481C"/>
    <w:rsid w:val="00CB4D75"/>
    <w:rsid w:val="00CB5469"/>
    <w:rsid w:val="00CB553E"/>
    <w:rsid w:val="00CB5667"/>
    <w:rsid w:val="00CB577A"/>
    <w:rsid w:val="00CB5842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53E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E87"/>
    <w:rsid w:val="00CD02C8"/>
    <w:rsid w:val="00CD069B"/>
    <w:rsid w:val="00CD0C8F"/>
    <w:rsid w:val="00CD0D18"/>
    <w:rsid w:val="00CD0FED"/>
    <w:rsid w:val="00CD1244"/>
    <w:rsid w:val="00CD1385"/>
    <w:rsid w:val="00CD1855"/>
    <w:rsid w:val="00CD19CD"/>
    <w:rsid w:val="00CD1F62"/>
    <w:rsid w:val="00CD25A6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4EAE"/>
    <w:rsid w:val="00CD5451"/>
    <w:rsid w:val="00CD58B7"/>
    <w:rsid w:val="00CD5B03"/>
    <w:rsid w:val="00CD6218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9A7"/>
    <w:rsid w:val="00CE0A71"/>
    <w:rsid w:val="00CE0ABC"/>
    <w:rsid w:val="00CE0F66"/>
    <w:rsid w:val="00CE105E"/>
    <w:rsid w:val="00CE11CC"/>
    <w:rsid w:val="00CE21CB"/>
    <w:rsid w:val="00CE27F6"/>
    <w:rsid w:val="00CE28DD"/>
    <w:rsid w:val="00CE2B5E"/>
    <w:rsid w:val="00CE2B95"/>
    <w:rsid w:val="00CE2D2E"/>
    <w:rsid w:val="00CE3A7A"/>
    <w:rsid w:val="00CE3FF1"/>
    <w:rsid w:val="00CE4151"/>
    <w:rsid w:val="00CE417B"/>
    <w:rsid w:val="00CE442F"/>
    <w:rsid w:val="00CE4667"/>
    <w:rsid w:val="00CE477E"/>
    <w:rsid w:val="00CE481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711"/>
    <w:rsid w:val="00CF0B61"/>
    <w:rsid w:val="00CF0C6B"/>
    <w:rsid w:val="00CF105A"/>
    <w:rsid w:val="00CF13BF"/>
    <w:rsid w:val="00CF1B0A"/>
    <w:rsid w:val="00CF1BD1"/>
    <w:rsid w:val="00CF1D4A"/>
    <w:rsid w:val="00CF24D1"/>
    <w:rsid w:val="00CF27F0"/>
    <w:rsid w:val="00CF2A7B"/>
    <w:rsid w:val="00CF3C0A"/>
    <w:rsid w:val="00CF3E97"/>
    <w:rsid w:val="00CF4213"/>
    <w:rsid w:val="00CF495F"/>
    <w:rsid w:val="00CF4A80"/>
    <w:rsid w:val="00CF5937"/>
    <w:rsid w:val="00CF5DD5"/>
    <w:rsid w:val="00CF5E06"/>
    <w:rsid w:val="00CF61C0"/>
    <w:rsid w:val="00CF6233"/>
    <w:rsid w:val="00CF62DE"/>
    <w:rsid w:val="00CF64E4"/>
    <w:rsid w:val="00CF7703"/>
    <w:rsid w:val="00CF7FCC"/>
    <w:rsid w:val="00D00079"/>
    <w:rsid w:val="00D0011C"/>
    <w:rsid w:val="00D00165"/>
    <w:rsid w:val="00D003CF"/>
    <w:rsid w:val="00D0068C"/>
    <w:rsid w:val="00D0071A"/>
    <w:rsid w:val="00D00961"/>
    <w:rsid w:val="00D00964"/>
    <w:rsid w:val="00D00A7B"/>
    <w:rsid w:val="00D00C3A"/>
    <w:rsid w:val="00D00CA4"/>
    <w:rsid w:val="00D00DAF"/>
    <w:rsid w:val="00D01BC1"/>
    <w:rsid w:val="00D01E5F"/>
    <w:rsid w:val="00D02052"/>
    <w:rsid w:val="00D02221"/>
    <w:rsid w:val="00D02792"/>
    <w:rsid w:val="00D02A6C"/>
    <w:rsid w:val="00D02CDB"/>
    <w:rsid w:val="00D03156"/>
    <w:rsid w:val="00D0354C"/>
    <w:rsid w:val="00D0376D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55"/>
    <w:rsid w:val="00D06960"/>
    <w:rsid w:val="00D06997"/>
    <w:rsid w:val="00D0700F"/>
    <w:rsid w:val="00D074EC"/>
    <w:rsid w:val="00D0770B"/>
    <w:rsid w:val="00D103D2"/>
    <w:rsid w:val="00D104D6"/>
    <w:rsid w:val="00D10542"/>
    <w:rsid w:val="00D107AC"/>
    <w:rsid w:val="00D10E7D"/>
    <w:rsid w:val="00D116D2"/>
    <w:rsid w:val="00D1174D"/>
    <w:rsid w:val="00D11D74"/>
    <w:rsid w:val="00D11E43"/>
    <w:rsid w:val="00D11E75"/>
    <w:rsid w:val="00D12E94"/>
    <w:rsid w:val="00D12EE5"/>
    <w:rsid w:val="00D12F74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34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774"/>
    <w:rsid w:val="00D1785A"/>
    <w:rsid w:val="00D17C0E"/>
    <w:rsid w:val="00D20303"/>
    <w:rsid w:val="00D20705"/>
    <w:rsid w:val="00D2071E"/>
    <w:rsid w:val="00D20736"/>
    <w:rsid w:val="00D20785"/>
    <w:rsid w:val="00D20C8C"/>
    <w:rsid w:val="00D20CEC"/>
    <w:rsid w:val="00D20F80"/>
    <w:rsid w:val="00D213EB"/>
    <w:rsid w:val="00D2150A"/>
    <w:rsid w:val="00D21896"/>
    <w:rsid w:val="00D22861"/>
    <w:rsid w:val="00D22D36"/>
    <w:rsid w:val="00D22E8B"/>
    <w:rsid w:val="00D23073"/>
    <w:rsid w:val="00D2309E"/>
    <w:rsid w:val="00D23601"/>
    <w:rsid w:val="00D2393C"/>
    <w:rsid w:val="00D23F6B"/>
    <w:rsid w:val="00D24BAE"/>
    <w:rsid w:val="00D24D82"/>
    <w:rsid w:val="00D251AF"/>
    <w:rsid w:val="00D254C2"/>
    <w:rsid w:val="00D255CD"/>
    <w:rsid w:val="00D258D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222"/>
    <w:rsid w:val="00D30316"/>
    <w:rsid w:val="00D31395"/>
    <w:rsid w:val="00D31AF6"/>
    <w:rsid w:val="00D31B6C"/>
    <w:rsid w:val="00D326C9"/>
    <w:rsid w:val="00D327AE"/>
    <w:rsid w:val="00D328FF"/>
    <w:rsid w:val="00D32C17"/>
    <w:rsid w:val="00D32DD4"/>
    <w:rsid w:val="00D330BF"/>
    <w:rsid w:val="00D332BF"/>
    <w:rsid w:val="00D33BCC"/>
    <w:rsid w:val="00D342B3"/>
    <w:rsid w:val="00D34327"/>
    <w:rsid w:val="00D34931"/>
    <w:rsid w:val="00D34C23"/>
    <w:rsid w:val="00D34C89"/>
    <w:rsid w:val="00D34D48"/>
    <w:rsid w:val="00D34D64"/>
    <w:rsid w:val="00D34D71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845"/>
    <w:rsid w:val="00D37988"/>
    <w:rsid w:val="00D37E38"/>
    <w:rsid w:val="00D37FA9"/>
    <w:rsid w:val="00D407BC"/>
    <w:rsid w:val="00D4081A"/>
    <w:rsid w:val="00D408AF"/>
    <w:rsid w:val="00D4131D"/>
    <w:rsid w:val="00D416C5"/>
    <w:rsid w:val="00D41970"/>
    <w:rsid w:val="00D4219A"/>
    <w:rsid w:val="00D42289"/>
    <w:rsid w:val="00D42504"/>
    <w:rsid w:val="00D4258D"/>
    <w:rsid w:val="00D429F4"/>
    <w:rsid w:val="00D42C32"/>
    <w:rsid w:val="00D42C78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E5A"/>
    <w:rsid w:val="00D50170"/>
    <w:rsid w:val="00D502AF"/>
    <w:rsid w:val="00D50C80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5CB0"/>
    <w:rsid w:val="00D56089"/>
    <w:rsid w:val="00D5618B"/>
    <w:rsid w:val="00D561A0"/>
    <w:rsid w:val="00D565E1"/>
    <w:rsid w:val="00D567FB"/>
    <w:rsid w:val="00D56BA8"/>
    <w:rsid w:val="00D56D76"/>
    <w:rsid w:val="00D56E1E"/>
    <w:rsid w:val="00D56FCB"/>
    <w:rsid w:val="00D571FF"/>
    <w:rsid w:val="00D577A5"/>
    <w:rsid w:val="00D57884"/>
    <w:rsid w:val="00D57FAF"/>
    <w:rsid w:val="00D60058"/>
    <w:rsid w:val="00D60C19"/>
    <w:rsid w:val="00D61082"/>
    <w:rsid w:val="00D610A9"/>
    <w:rsid w:val="00D61102"/>
    <w:rsid w:val="00D6116A"/>
    <w:rsid w:val="00D61357"/>
    <w:rsid w:val="00D613FC"/>
    <w:rsid w:val="00D6153E"/>
    <w:rsid w:val="00D61F87"/>
    <w:rsid w:val="00D622AF"/>
    <w:rsid w:val="00D62E8F"/>
    <w:rsid w:val="00D62F6D"/>
    <w:rsid w:val="00D630C4"/>
    <w:rsid w:val="00D63530"/>
    <w:rsid w:val="00D637EB"/>
    <w:rsid w:val="00D63975"/>
    <w:rsid w:val="00D63B44"/>
    <w:rsid w:val="00D6495F"/>
    <w:rsid w:val="00D64B38"/>
    <w:rsid w:val="00D64DC5"/>
    <w:rsid w:val="00D65105"/>
    <w:rsid w:val="00D65810"/>
    <w:rsid w:val="00D65DF2"/>
    <w:rsid w:val="00D65FE0"/>
    <w:rsid w:val="00D666AB"/>
    <w:rsid w:val="00D66ECE"/>
    <w:rsid w:val="00D67161"/>
    <w:rsid w:val="00D67301"/>
    <w:rsid w:val="00D676E0"/>
    <w:rsid w:val="00D7016C"/>
    <w:rsid w:val="00D701B3"/>
    <w:rsid w:val="00D70585"/>
    <w:rsid w:val="00D706D5"/>
    <w:rsid w:val="00D706DE"/>
    <w:rsid w:val="00D70EC8"/>
    <w:rsid w:val="00D70FB2"/>
    <w:rsid w:val="00D711C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975"/>
    <w:rsid w:val="00D73A9B"/>
    <w:rsid w:val="00D73B5D"/>
    <w:rsid w:val="00D74CC6"/>
    <w:rsid w:val="00D7535D"/>
    <w:rsid w:val="00D753FB"/>
    <w:rsid w:val="00D75B73"/>
    <w:rsid w:val="00D76103"/>
    <w:rsid w:val="00D765BD"/>
    <w:rsid w:val="00D76A93"/>
    <w:rsid w:val="00D771B7"/>
    <w:rsid w:val="00D7728B"/>
    <w:rsid w:val="00D776D8"/>
    <w:rsid w:val="00D77D06"/>
    <w:rsid w:val="00D77D65"/>
    <w:rsid w:val="00D80403"/>
    <w:rsid w:val="00D806A1"/>
    <w:rsid w:val="00D80735"/>
    <w:rsid w:val="00D80B49"/>
    <w:rsid w:val="00D80FE8"/>
    <w:rsid w:val="00D81013"/>
    <w:rsid w:val="00D819CF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A9D"/>
    <w:rsid w:val="00D85C2E"/>
    <w:rsid w:val="00D86347"/>
    <w:rsid w:val="00D86C81"/>
    <w:rsid w:val="00D86FC9"/>
    <w:rsid w:val="00D875F3"/>
    <w:rsid w:val="00D87D9C"/>
    <w:rsid w:val="00D87EED"/>
    <w:rsid w:val="00D90168"/>
    <w:rsid w:val="00D90750"/>
    <w:rsid w:val="00D90904"/>
    <w:rsid w:val="00D90D4C"/>
    <w:rsid w:val="00D91614"/>
    <w:rsid w:val="00D919C2"/>
    <w:rsid w:val="00D91CDC"/>
    <w:rsid w:val="00D920FC"/>
    <w:rsid w:val="00D93D14"/>
    <w:rsid w:val="00D94839"/>
    <w:rsid w:val="00D94D35"/>
    <w:rsid w:val="00D9502C"/>
    <w:rsid w:val="00D95160"/>
    <w:rsid w:val="00D95387"/>
    <w:rsid w:val="00D956F6"/>
    <w:rsid w:val="00D95A54"/>
    <w:rsid w:val="00D95B0B"/>
    <w:rsid w:val="00D95F4C"/>
    <w:rsid w:val="00D95F89"/>
    <w:rsid w:val="00D9600D"/>
    <w:rsid w:val="00D967C8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91B"/>
    <w:rsid w:val="00DA501F"/>
    <w:rsid w:val="00DA50D9"/>
    <w:rsid w:val="00DA51D1"/>
    <w:rsid w:val="00DA5650"/>
    <w:rsid w:val="00DA588A"/>
    <w:rsid w:val="00DA588D"/>
    <w:rsid w:val="00DA5AAB"/>
    <w:rsid w:val="00DA606D"/>
    <w:rsid w:val="00DA656A"/>
    <w:rsid w:val="00DA6B18"/>
    <w:rsid w:val="00DA6BCC"/>
    <w:rsid w:val="00DA6C1F"/>
    <w:rsid w:val="00DA6E33"/>
    <w:rsid w:val="00DA70DE"/>
    <w:rsid w:val="00DA7252"/>
    <w:rsid w:val="00DA72CE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BE6"/>
    <w:rsid w:val="00DB1C73"/>
    <w:rsid w:val="00DB2366"/>
    <w:rsid w:val="00DB2FDA"/>
    <w:rsid w:val="00DB3273"/>
    <w:rsid w:val="00DB32DE"/>
    <w:rsid w:val="00DB337C"/>
    <w:rsid w:val="00DB349A"/>
    <w:rsid w:val="00DB3951"/>
    <w:rsid w:val="00DB3F32"/>
    <w:rsid w:val="00DB47C7"/>
    <w:rsid w:val="00DB482C"/>
    <w:rsid w:val="00DB48C4"/>
    <w:rsid w:val="00DB4F6F"/>
    <w:rsid w:val="00DB5049"/>
    <w:rsid w:val="00DB5663"/>
    <w:rsid w:val="00DB5FAC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22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09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54D6"/>
    <w:rsid w:val="00DC5514"/>
    <w:rsid w:val="00DC5A61"/>
    <w:rsid w:val="00DC612A"/>
    <w:rsid w:val="00DC6909"/>
    <w:rsid w:val="00DC6936"/>
    <w:rsid w:val="00DC6E75"/>
    <w:rsid w:val="00DC70D4"/>
    <w:rsid w:val="00DC7155"/>
    <w:rsid w:val="00DC7984"/>
    <w:rsid w:val="00DD0396"/>
    <w:rsid w:val="00DD0408"/>
    <w:rsid w:val="00DD0ADB"/>
    <w:rsid w:val="00DD0DE0"/>
    <w:rsid w:val="00DD0E0B"/>
    <w:rsid w:val="00DD1090"/>
    <w:rsid w:val="00DD146A"/>
    <w:rsid w:val="00DD1FE1"/>
    <w:rsid w:val="00DD2084"/>
    <w:rsid w:val="00DD21DE"/>
    <w:rsid w:val="00DD2702"/>
    <w:rsid w:val="00DD29A6"/>
    <w:rsid w:val="00DD312C"/>
    <w:rsid w:val="00DD3434"/>
    <w:rsid w:val="00DD45C6"/>
    <w:rsid w:val="00DD4A0B"/>
    <w:rsid w:val="00DD4E0C"/>
    <w:rsid w:val="00DD5324"/>
    <w:rsid w:val="00DD5521"/>
    <w:rsid w:val="00DD57A2"/>
    <w:rsid w:val="00DD5F4A"/>
    <w:rsid w:val="00DD69C4"/>
    <w:rsid w:val="00DD709D"/>
    <w:rsid w:val="00DD75B8"/>
    <w:rsid w:val="00DE0251"/>
    <w:rsid w:val="00DE0452"/>
    <w:rsid w:val="00DE0A36"/>
    <w:rsid w:val="00DE0EB1"/>
    <w:rsid w:val="00DE0EE3"/>
    <w:rsid w:val="00DE14D4"/>
    <w:rsid w:val="00DE1C4D"/>
    <w:rsid w:val="00DE1C8B"/>
    <w:rsid w:val="00DE1CB4"/>
    <w:rsid w:val="00DE1E5A"/>
    <w:rsid w:val="00DE20C9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74B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6C9"/>
    <w:rsid w:val="00DF272D"/>
    <w:rsid w:val="00DF2F49"/>
    <w:rsid w:val="00DF345C"/>
    <w:rsid w:val="00DF4252"/>
    <w:rsid w:val="00DF4750"/>
    <w:rsid w:val="00DF4C5D"/>
    <w:rsid w:val="00DF4C90"/>
    <w:rsid w:val="00DF556C"/>
    <w:rsid w:val="00DF5BE8"/>
    <w:rsid w:val="00DF644A"/>
    <w:rsid w:val="00DF64E6"/>
    <w:rsid w:val="00DF6501"/>
    <w:rsid w:val="00DF6BB8"/>
    <w:rsid w:val="00DF7835"/>
    <w:rsid w:val="00DF7EA8"/>
    <w:rsid w:val="00E00431"/>
    <w:rsid w:val="00E00EE0"/>
    <w:rsid w:val="00E0134A"/>
    <w:rsid w:val="00E0187A"/>
    <w:rsid w:val="00E018D2"/>
    <w:rsid w:val="00E02209"/>
    <w:rsid w:val="00E02558"/>
    <w:rsid w:val="00E026EC"/>
    <w:rsid w:val="00E027FA"/>
    <w:rsid w:val="00E0298C"/>
    <w:rsid w:val="00E03EAD"/>
    <w:rsid w:val="00E03FCE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BD3"/>
    <w:rsid w:val="00E11C2C"/>
    <w:rsid w:val="00E11FCB"/>
    <w:rsid w:val="00E127C5"/>
    <w:rsid w:val="00E12C28"/>
    <w:rsid w:val="00E12DAF"/>
    <w:rsid w:val="00E12ECA"/>
    <w:rsid w:val="00E1300B"/>
    <w:rsid w:val="00E133A5"/>
    <w:rsid w:val="00E13B1D"/>
    <w:rsid w:val="00E13F49"/>
    <w:rsid w:val="00E13FDB"/>
    <w:rsid w:val="00E14EC3"/>
    <w:rsid w:val="00E1502B"/>
    <w:rsid w:val="00E1525E"/>
    <w:rsid w:val="00E159ED"/>
    <w:rsid w:val="00E15DD6"/>
    <w:rsid w:val="00E173AE"/>
    <w:rsid w:val="00E207CC"/>
    <w:rsid w:val="00E2119E"/>
    <w:rsid w:val="00E21597"/>
    <w:rsid w:val="00E217AF"/>
    <w:rsid w:val="00E21868"/>
    <w:rsid w:val="00E2191F"/>
    <w:rsid w:val="00E2229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714"/>
    <w:rsid w:val="00E25C1C"/>
    <w:rsid w:val="00E25C32"/>
    <w:rsid w:val="00E25CCC"/>
    <w:rsid w:val="00E25E92"/>
    <w:rsid w:val="00E26022"/>
    <w:rsid w:val="00E26105"/>
    <w:rsid w:val="00E26215"/>
    <w:rsid w:val="00E2649E"/>
    <w:rsid w:val="00E26865"/>
    <w:rsid w:val="00E26C18"/>
    <w:rsid w:val="00E26C3D"/>
    <w:rsid w:val="00E26F19"/>
    <w:rsid w:val="00E27188"/>
    <w:rsid w:val="00E272DB"/>
    <w:rsid w:val="00E273E2"/>
    <w:rsid w:val="00E27636"/>
    <w:rsid w:val="00E277FD"/>
    <w:rsid w:val="00E2790C"/>
    <w:rsid w:val="00E27BD4"/>
    <w:rsid w:val="00E3070B"/>
    <w:rsid w:val="00E30A19"/>
    <w:rsid w:val="00E314CE"/>
    <w:rsid w:val="00E314CF"/>
    <w:rsid w:val="00E31CFE"/>
    <w:rsid w:val="00E31F0A"/>
    <w:rsid w:val="00E327E8"/>
    <w:rsid w:val="00E329D9"/>
    <w:rsid w:val="00E32A51"/>
    <w:rsid w:val="00E32BFA"/>
    <w:rsid w:val="00E32D4F"/>
    <w:rsid w:val="00E32ECF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4355"/>
    <w:rsid w:val="00E45220"/>
    <w:rsid w:val="00E4529F"/>
    <w:rsid w:val="00E455BD"/>
    <w:rsid w:val="00E45C54"/>
    <w:rsid w:val="00E46773"/>
    <w:rsid w:val="00E46AC5"/>
    <w:rsid w:val="00E46C2F"/>
    <w:rsid w:val="00E46D0B"/>
    <w:rsid w:val="00E46F47"/>
    <w:rsid w:val="00E50027"/>
    <w:rsid w:val="00E50247"/>
    <w:rsid w:val="00E50263"/>
    <w:rsid w:val="00E504F9"/>
    <w:rsid w:val="00E505B8"/>
    <w:rsid w:val="00E50971"/>
    <w:rsid w:val="00E50E22"/>
    <w:rsid w:val="00E512A6"/>
    <w:rsid w:val="00E513B4"/>
    <w:rsid w:val="00E51735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2FC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1006"/>
    <w:rsid w:val="00E61266"/>
    <w:rsid w:val="00E613BB"/>
    <w:rsid w:val="00E616B8"/>
    <w:rsid w:val="00E616CB"/>
    <w:rsid w:val="00E61E53"/>
    <w:rsid w:val="00E61EC7"/>
    <w:rsid w:val="00E62741"/>
    <w:rsid w:val="00E62B51"/>
    <w:rsid w:val="00E63273"/>
    <w:rsid w:val="00E63479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AE0"/>
    <w:rsid w:val="00E67BCD"/>
    <w:rsid w:val="00E67FDE"/>
    <w:rsid w:val="00E7002C"/>
    <w:rsid w:val="00E700A2"/>
    <w:rsid w:val="00E70EE0"/>
    <w:rsid w:val="00E712ED"/>
    <w:rsid w:val="00E71520"/>
    <w:rsid w:val="00E71766"/>
    <w:rsid w:val="00E7182D"/>
    <w:rsid w:val="00E719EE"/>
    <w:rsid w:val="00E71B0B"/>
    <w:rsid w:val="00E722F2"/>
    <w:rsid w:val="00E723F4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8D9"/>
    <w:rsid w:val="00E75A98"/>
    <w:rsid w:val="00E75AD4"/>
    <w:rsid w:val="00E75C35"/>
    <w:rsid w:val="00E75C37"/>
    <w:rsid w:val="00E75D1D"/>
    <w:rsid w:val="00E76225"/>
    <w:rsid w:val="00E76550"/>
    <w:rsid w:val="00E7666F"/>
    <w:rsid w:val="00E766F0"/>
    <w:rsid w:val="00E76A3C"/>
    <w:rsid w:val="00E76B5F"/>
    <w:rsid w:val="00E76C4C"/>
    <w:rsid w:val="00E76C5C"/>
    <w:rsid w:val="00E76CD9"/>
    <w:rsid w:val="00E76D52"/>
    <w:rsid w:val="00E77529"/>
    <w:rsid w:val="00E778C8"/>
    <w:rsid w:val="00E77A51"/>
    <w:rsid w:val="00E77DC4"/>
    <w:rsid w:val="00E77DD6"/>
    <w:rsid w:val="00E801D9"/>
    <w:rsid w:val="00E8039C"/>
    <w:rsid w:val="00E80429"/>
    <w:rsid w:val="00E80605"/>
    <w:rsid w:val="00E80AAA"/>
    <w:rsid w:val="00E81175"/>
    <w:rsid w:val="00E81EAE"/>
    <w:rsid w:val="00E82D78"/>
    <w:rsid w:val="00E82F79"/>
    <w:rsid w:val="00E83103"/>
    <w:rsid w:val="00E83AD4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8A8"/>
    <w:rsid w:val="00E85B03"/>
    <w:rsid w:val="00E862F4"/>
    <w:rsid w:val="00E864D2"/>
    <w:rsid w:val="00E86546"/>
    <w:rsid w:val="00E867C5"/>
    <w:rsid w:val="00E867E1"/>
    <w:rsid w:val="00E86B46"/>
    <w:rsid w:val="00E86E8F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8E8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3D01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F3"/>
    <w:rsid w:val="00EA376A"/>
    <w:rsid w:val="00EA3BC3"/>
    <w:rsid w:val="00EA429B"/>
    <w:rsid w:val="00EA49AE"/>
    <w:rsid w:val="00EA4D31"/>
    <w:rsid w:val="00EA50C2"/>
    <w:rsid w:val="00EA519B"/>
    <w:rsid w:val="00EA55E0"/>
    <w:rsid w:val="00EA5AF4"/>
    <w:rsid w:val="00EA5C0E"/>
    <w:rsid w:val="00EA5E1F"/>
    <w:rsid w:val="00EA6536"/>
    <w:rsid w:val="00EA6698"/>
    <w:rsid w:val="00EA68C6"/>
    <w:rsid w:val="00EA69F4"/>
    <w:rsid w:val="00EA7022"/>
    <w:rsid w:val="00EA7023"/>
    <w:rsid w:val="00EA71B4"/>
    <w:rsid w:val="00EA7EE2"/>
    <w:rsid w:val="00EA7F7B"/>
    <w:rsid w:val="00EB0061"/>
    <w:rsid w:val="00EB018A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933"/>
    <w:rsid w:val="00EB2AB2"/>
    <w:rsid w:val="00EB2B9A"/>
    <w:rsid w:val="00EB2D59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609"/>
    <w:rsid w:val="00EB78B5"/>
    <w:rsid w:val="00EC06DB"/>
    <w:rsid w:val="00EC07BA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B6C"/>
    <w:rsid w:val="00EC3EDD"/>
    <w:rsid w:val="00EC4291"/>
    <w:rsid w:val="00EC499E"/>
    <w:rsid w:val="00EC5092"/>
    <w:rsid w:val="00EC57EF"/>
    <w:rsid w:val="00EC63D9"/>
    <w:rsid w:val="00EC6AC3"/>
    <w:rsid w:val="00EC6D69"/>
    <w:rsid w:val="00EC73B8"/>
    <w:rsid w:val="00EC7689"/>
    <w:rsid w:val="00EC7EAC"/>
    <w:rsid w:val="00EC7EBB"/>
    <w:rsid w:val="00ED0271"/>
    <w:rsid w:val="00ED06E8"/>
    <w:rsid w:val="00ED093C"/>
    <w:rsid w:val="00ED0A49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57"/>
    <w:rsid w:val="00ED36B4"/>
    <w:rsid w:val="00ED3AD6"/>
    <w:rsid w:val="00ED4382"/>
    <w:rsid w:val="00ED43A8"/>
    <w:rsid w:val="00ED4489"/>
    <w:rsid w:val="00ED4650"/>
    <w:rsid w:val="00ED4795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E0287"/>
    <w:rsid w:val="00EE0A38"/>
    <w:rsid w:val="00EE0F3D"/>
    <w:rsid w:val="00EE1234"/>
    <w:rsid w:val="00EE13CF"/>
    <w:rsid w:val="00EE150F"/>
    <w:rsid w:val="00EE188B"/>
    <w:rsid w:val="00EE18EA"/>
    <w:rsid w:val="00EE1B7B"/>
    <w:rsid w:val="00EE1B8D"/>
    <w:rsid w:val="00EE1DEA"/>
    <w:rsid w:val="00EE24D0"/>
    <w:rsid w:val="00EE259C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3C4"/>
    <w:rsid w:val="00EE66D3"/>
    <w:rsid w:val="00EE6716"/>
    <w:rsid w:val="00EE67B0"/>
    <w:rsid w:val="00EE6D6C"/>
    <w:rsid w:val="00EE74FF"/>
    <w:rsid w:val="00EE7ADB"/>
    <w:rsid w:val="00EF0372"/>
    <w:rsid w:val="00EF04BF"/>
    <w:rsid w:val="00EF0B6C"/>
    <w:rsid w:val="00EF0BB6"/>
    <w:rsid w:val="00EF0C8D"/>
    <w:rsid w:val="00EF0DDC"/>
    <w:rsid w:val="00EF0EC1"/>
    <w:rsid w:val="00EF0FF3"/>
    <w:rsid w:val="00EF1AC2"/>
    <w:rsid w:val="00EF1F40"/>
    <w:rsid w:val="00EF220B"/>
    <w:rsid w:val="00EF2470"/>
    <w:rsid w:val="00EF2C7A"/>
    <w:rsid w:val="00EF2CF8"/>
    <w:rsid w:val="00EF2FF1"/>
    <w:rsid w:val="00EF302E"/>
    <w:rsid w:val="00EF314B"/>
    <w:rsid w:val="00EF3202"/>
    <w:rsid w:val="00EF3649"/>
    <w:rsid w:val="00EF380D"/>
    <w:rsid w:val="00EF4158"/>
    <w:rsid w:val="00EF42BF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341"/>
    <w:rsid w:val="00EF6629"/>
    <w:rsid w:val="00EF66DB"/>
    <w:rsid w:val="00EF6AB3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67C"/>
    <w:rsid w:val="00F02022"/>
    <w:rsid w:val="00F020A5"/>
    <w:rsid w:val="00F023D7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4FB6"/>
    <w:rsid w:val="00F05182"/>
    <w:rsid w:val="00F052B7"/>
    <w:rsid w:val="00F05506"/>
    <w:rsid w:val="00F05BD3"/>
    <w:rsid w:val="00F05D8B"/>
    <w:rsid w:val="00F05DC1"/>
    <w:rsid w:val="00F062C6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198"/>
    <w:rsid w:val="00F15357"/>
    <w:rsid w:val="00F153BE"/>
    <w:rsid w:val="00F156DA"/>
    <w:rsid w:val="00F15BD0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483"/>
    <w:rsid w:val="00F17709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2A6F"/>
    <w:rsid w:val="00F23078"/>
    <w:rsid w:val="00F23885"/>
    <w:rsid w:val="00F23888"/>
    <w:rsid w:val="00F23D8C"/>
    <w:rsid w:val="00F23EF4"/>
    <w:rsid w:val="00F23FFB"/>
    <w:rsid w:val="00F2415B"/>
    <w:rsid w:val="00F2449D"/>
    <w:rsid w:val="00F24724"/>
    <w:rsid w:val="00F24D8A"/>
    <w:rsid w:val="00F25264"/>
    <w:rsid w:val="00F2530B"/>
    <w:rsid w:val="00F25347"/>
    <w:rsid w:val="00F2579D"/>
    <w:rsid w:val="00F25AB1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3B8"/>
    <w:rsid w:val="00F307C0"/>
    <w:rsid w:val="00F307CF"/>
    <w:rsid w:val="00F30C87"/>
    <w:rsid w:val="00F31063"/>
    <w:rsid w:val="00F311B1"/>
    <w:rsid w:val="00F312E5"/>
    <w:rsid w:val="00F314FD"/>
    <w:rsid w:val="00F3160C"/>
    <w:rsid w:val="00F31787"/>
    <w:rsid w:val="00F31A0B"/>
    <w:rsid w:val="00F31AC1"/>
    <w:rsid w:val="00F31FC0"/>
    <w:rsid w:val="00F322B4"/>
    <w:rsid w:val="00F3244A"/>
    <w:rsid w:val="00F32460"/>
    <w:rsid w:val="00F3251C"/>
    <w:rsid w:val="00F32661"/>
    <w:rsid w:val="00F328BC"/>
    <w:rsid w:val="00F32C69"/>
    <w:rsid w:val="00F32CF0"/>
    <w:rsid w:val="00F32F1C"/>
    <w:rsid w:val="00F33008"/>
    <w:rsid w:val="00F3330C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DCB"/>
    <w:rsid w:val="00F42106"/>
    <w:rsid w:val="00F42318"/>
    <w:rsid w:val="00F42A56"/>
    <w:rsid w:val="00F42B53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86"/>
    <w:rsid w:val="00F50EBF"/>
    <w:rsid w:val="00F51522"/>
    <w:rsid w:val="00F5191C"/>
    <w:rsid w:val="00F51B3C"/>
    <w:rsid w:val="00F51D25"/>
    <w:rsid w:val="00F52819"/>
    <w:rsid w:val="00F549D5"/>
    <w:rsid w:val="00F54CB2"/>
    <w:rsid w:val="00F5512E"/>
    <w:rsid w:val="00F552A2"/>
    <w:rsid w:val="00F556AD"/>
    <w:rsid w:val="00F55B1C"/>
    <w:rsid w:val="00F56419"/>
    <w:rsid w:val="00F56E45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243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98F"/>
    <w:rsid w:val="00F66F4D"/>
    <w:rsid w:val="00F672C8"/>
    <w:rsid w:val="00F67D09"/>
    <w:rsid w:val="00F67EA9"/>
    <w:rsid w:val="00F67F08"/>
    <w:rsid w:val="00F70366"/>
    <w:rsid w:val="00F712EB"/>
    <w:rsid w:val="00F7142A"/>
    <w:rsid w:val="00F71D0D"/>
    <w:rsid w:val="00F71EAB"/>
    <w:rsid w:val="00F71F24"/>
    <w:rsid w:val="00F726E8"/>
    <w:rsid w:val="00F72772"/>
    <w:rsid w:val="00F735BC"/>
    <w:rsid w:val="00F73ADC"/>
    <w:rsid w:val="00F73E40"/>
    <w:rsid w:val="00F73EDE"/>
    <w:rsid w:val="00F74077"/>
    <w:rsid w:val="00F742B9"/>
    <w:rsid w:val="00F74654"/>
    <w:rsid w:val="00F74A43"/>
    <w:rsid w:val="00F74DC1"/>
    <w:rsid w:val="00F754AA"/>
    <w:rsid w:val="00F75537"/>
    <w:rsid w:val="00F75B54"/>
    <w:rsid w:val="00F7614C"/>
    <w:rsid w:val="00F7625E"/>
    <w:rsid w:val="00F76527"/>
    <w:rsid w:val="00F76533"/>
    <w:rsid w:val="00F76A35"/>
    <w:rsid w:val="00F76C32"/>
    <w:rsid w:val="00F76F0C"/>
    <w:rsid w:val="00F77123"/>
    <w:rsid w:val="00F7728B"/>
    <w:rsid w:val="00F77533"/>
    <w:rsid w:val="00F77540"/>
    <w:rsid w:val="00F77CF7"/>
    <w:rsid w:val="00F8008E"/>
    <w:rsid w:val="00F8050C"/>
    <w:rsid w:val="00F806E3"/>
    <w:rsid w:val="00F80F6A"/>
    <w:rsid w:val="00F80F86"/>
    <w:rsid w:val="00F811DB"/>
    <w:rsid w:val="00F812F9"/>
    <w:rsid w:val="00F818FF"/>
    <w:rsid w:val="00F81AF1"/>
    <w:rsid w:val="00F81CD7"/>
    <w:rsid w:val="00F81FD5"/>
    <w:rsid w:val="00F82975"/>
    <w:rsid w:val="00F82A8B"/>
    <w:rsid w:val="00F833F3"/>
    <w:rsid w:val="00F83C93"/>
    <w:rsid w:val="00F8426C"/>
    <w:rsid w:val="00F84280"/>
    <w:rsid w:val="00F84298"/>
    <w:rsid w:val="00F845A9"/>
    <w:rsid w:val="00F84786"/>
    <w:rsid w:val="00F84B11"/>
    <w:rsid w:val="00F84F85"/>
    <w:rsid w:val="00F85227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00A0"/>
    <w:rsid w:val="00F91292"/>
    <w:rsid w:val="00F9133B"/>
    <w:rsid w:val="00F913A5"/>
    <w:rsid w:val="00F9233A"/>
    <w:rsid w:val="00F923E8"/>
    <w:rsid w:val="00F9276E"/>
    <w:rsid w:val="00F9295E"/>
    <w:rsid w:val="00F9383D"/>
    <w:rsid w:val="00F93F88"/>
    <w:rsid w:val="00F9444A"/>
    <w:rsid w:val="00F94BCD"/>
    <w:rsid w:val="00F94FB6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305"/>
    <w:rsid w:val="00FA07EF"/>
    <w:rsid w:val="00FA0849"/>
    <w:rsid w:val="00FA116D"/>
    <w:rsid w:val="00FA117B"/>
    <w:rsid w:val="00FA1304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4E08"/>
    <w:rsid w:val="00FA5415"/>
    <w:rsid w:val="00FA553F"/>
    <w:rsid w:val="00FA6801"/>
    <w:rsid w:val="00FA6AD7"/>
    <w:rsid w:val="00FA6FCB"/>
    <w:rsid w:val="00FA7558"/>
    <w:rsid w:val="00FA7663"/>
    <w:rsid w:val="00FA7710"/>
    <w:rsid w:val="00FA7835"/>
    <w:rsid w:val="00FA7E59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CA0"/>
    <w:rsid w:val="00FB3EEA"/>
    <w:rsid w:val="00FB3F76"/>
    <w:rsid w:val="00FB446F"/>
    <w:rsid w:val="00FB44CA"/>
    <w:rsid w:val="00FB4BE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4B8"/>
    <w:rsid w:val="00FC0ACB"/>
    <w:rsid w:val="00FC1CFD"/>
    <w:rsid w:val="00FC20DC"/>
    <w:rsid w:val="00FC23D7"/>
    <w:rsid w:val="00FC263F"/>
    <w:rsid w:val="00FC2860"/>
    <w:rsid w:val="00FC28FC"/>
    <w:rsid w:val="00FC2EDF"/>
    <w:rsid w:val="00FC336E"/>
    <w:rsid w:val="00FC33BA"/>
    <w:rsid w:val="00FC3788"/>
    <w:rsid w:val="00FC3C60"/>
    <w:rsid w:val="00FC4703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C763A"/>
    <w:rsid w:val="00FD0B10"/>
    <w:rsid w:val="00FD0B96"/>
    <w:rsid w:val="00FD11AA"/>
    <w:rsid w:val="00FD1F2E"/>
    <w:rsid w:val="00FD2029"/>
    <w:rsid w:val="00FD291C"/>
    <w:rsid w:val="00FD2FA3"/>
    <w:rsid w:val="00FD3006"/>
    <w:rsid w:val="00FD3078"/>
    <w:rsid w:val="00FD3893"/>
    <w:rsid w:val="00FD3DC2"/>
    <w:rsid w:val="00FD41E3"/>
    <w:rsid w:val="00FD44CE"/>
    <w:rsid w:val="00FD5092"/>
    <w:rsid w:val="00FD5148"/>
    <w:rsid w:val="00FD5337"/>
    <w:rsid w:val="00FD5699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2F73"/>
    <w:rsid w:val="00FE31B6"/>
    <w:rsid w:val="00FE3AB5"/>
    <w:rsid w:val="00FE3E1A"/>
    <w:rsid w:val="00FE406F"/>
    <w:rsid w:val="00FE4354"/>
    <w:rsid w:val="00FE4889"/>
    <w:rsid w:val="00FE51E0"/>
    <w:rsid w:val="00FE5399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014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06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62ECDD"/>
  <w15:docId w15:val="{C759C6E1-3ADD-4F64-B7F3-B7FB5652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5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9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1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50570-A8D0-4868-B4C5-BDCD60D34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3001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Windows 사용자</cp:lastModifiedBy>
  <cp:revision>1538</cp:revision>
  <cp:lastPrinted>2015-04-13T11:37:00Z</cp:lastPrinted>
  <dcterms:created xsi:type="dcterms:W3CDTF">2017-02-06T03:47:00Z</dcterms:created>
  <dcterms:modified xsi:type="dcterms:W3CDTF">2017-10-03T05:26:00Z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